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58052" w14:textId="64F75623" w:rsidR="002473C0" w:rsidRPr="003C35BC" w:rsidRDefault="004E3A55" w:rsidP="255FEDC0">
      <w:pPr>
        <w:tabs>
          <w:tab w:val="right" w:pos="10440"/>
          <w:tab w:val="right" w:pos="13323"/>
        </w:tabs>
        <w:spacing w:after="0"/>
        <w:rPr>
          <w:rFonts w:ascii="Arial" w:hAnsi="Arial" w:cs="Arial"/>
          <w:b/>
          <w:bCs/>
          <w:sz w:val="24"/>
          <w:szCs w:val="24"/>
          <w:lang w:eastAsia="zh-CN"/>
        </w:rPr>
      </w:pPr>
      <w:r w:rsidRPr="003C35BC">
        <w:rPr>
          <w:rFonts w:ascii="Arial" w:eastAsia="MS Mincho" w:hAnsi="Arial" w:cs="Arial"/>
          <w:b/>
          <w:bCs/>
          <w:sz w:val="24"/>
          <w:szCs w:val="24"/>
        </w:rPr>
        <w:t>3GPP TSG-RAN WG4 Meeting #11</w:t>
      </w:r>
      <w:r w:rsidR="003C35BC">
        <w:rPr>
          <w:rFonts w:ascii="Arial" w:eastAsia="MS Mincho" w:hAnsi="Arial" w:cs="Arial"/>
          <w:b/>
          <w:bCs/>
          <w:sz w:val="24"/>
          <w:szCs w:val="24"/>
        </w:rPr>
        <w:t>6</w:t>
      </w:r>
      <w:r w:rsidRPr="003C35BC">
        <w:tab/>
      </w:r>
      <w:r w:rsidR="004E6538" w:rsidRPr="004E6538">
        <w:rPr>
          <w:rFonts w:ascii="Arial" w:eastAsia="MS Mincho" w:hAnsi="Arial" w:cs="Arial"/>
          <w:b/>
          <w:bCs/>
          <w:sz w:val="24"/>
          <w:szCs w:val="24"/>
        </w:rPr>
        <w:t>R4-251036</w:t>
      </w:r>
      <w:r w:rsidR="008669DC">
        <w:rPr>
          <w:rFonts w:ascii="Arial" w:eastAsia="MS Mincho" w:hAnsi="Arial" w:cs="Arial"/>
          <w:b/>
          <w:bCs/>
          <w:sz w:val="24"/>
          <w:szCs w:val="24"/>
        </w:rPr>
        <w:t>8</w:t>
      </w:r>
    </w:p>
    <w:p w14:paraId="7288C6C4" w14:textId="36098C86" w:rsidR="002473C0" w:rsidRPr="003C35BC" w:rsidRDefault="003C35BC" w:rsidP="255FEDC0">
      <w:pPr>
        <w:tabs>
          <w:tab w:val="right" w:pos="10440"/>
          <w:tab w:val="right" w:pos="13323"/>
        </w:tabs>
        <w:spacing w:afterLines="100" w:after="240"/>
        <w:rPr>
          <w:rFonts w:ascii="Arial" w:hAnsi="Arial" w:cs="Arial"/>
          <w:b/>
          <w:bCs/>
          <w:sz w:val="24"/>
          <w:szCs w:val="24"/>
          <w:lang w:val="en-US" w:eastAsia="zh-CN"/>
        </w:rPr>
      </w:pPr>
      <w:r w:rsidRPr="003C35BC">
        <w:rPr>
          <w:rFonts w:ascii="Arial" w:hAnsi="Arial"/>
          <w:b/>
          <w:bCs/>
          <w:sz w:val="24"/>
          <w:szCs w:val="24"/>
          <w:lang w:eastAsia="zh-CN"/>
        </w:rPr>
        <w:t>Bengaluru</w:t>
      </w:r>
      <w:r w:rsidR="004E3A55" w:rsidRPr="003C35BC">
        <w:rPr>
          <w:rFonts w:ascii="Arial" w:hAnsi="Arial"/>
          <w:b/>
          <w:bCs/>
          <w:sz w:val="24"/>
          <w:szCs w:val="24"/>
          <w:lang w:eastAsia="zh-CN"/>
        </w:rPr>
        <w:t xml:space="preserve">, </w:t>
      </w:r>
      <w:r w:rsidRPr="003C35BC">
        <w:rPr>
          <w:rFonts w:ascii="Arial" w:hAnsi="Arial"/>
          <w:b/>
          <w:bCs/>
          <w:sz w:val="24"/>
          <w:szCs w:val="24"/>
          <w:lang w:eastAsia="zh-CN"/>
        </w:rPr>
        <w:t>25</w:t>
      </w:r>
      <w:r w:rsidR="004E3A55" w:rsidRPr="003C35BC">
        <w:rPr>
          <w:rFonts w:ascii="Arial" w:hAnsi="Arial"/>
          <w:b/>
          <w:bCs/>
          <w:sz w:val="24"/>
          <w:szCs w:val="24"/>
          <w:vertAlign w:val="superscript"/>
          <w:lang w:eastAsia="zh-CN"/>
        </w:rPr>
        <w:t>th</w:t>
      </w:r>
      <w:r w:rsidR="004E3A55" w:rsidRPr="003C35BC">
        <w:rPr>
          <w:rFonts w:ascii="Arial" w:hAnsi="Arial"/>
          <w:b/>
          <w:bCs/>
          <w:sz w:val="24"/>
          <w:szCs w:val="24"/>
          <w:lang w:eastAsia="zh-CN"/>
        </w:rPr>
        <w:t xml:space="preserve"> – </w:t>
      </w:r>
      <w:proofErr w:type="gramStart"/>
      <w:r w:rsidRPr="003C35BC">
        <w:rPr>
          <w:rFonts w:ascii="Arial" w:hAnsi="Arial"/>
          <w:b/>
          <w:bCs/>
          <w:sz w:val="24"/>
          <w:szCs w:val="24"/>
          <w:lang w:eastAsia="zh-CN"/>
        </w:rPr>
        <w:t>29</w:t>
      </w:r>
      <w:r w:rsidR="004E3A55" w:rsidRPr="003C35BC">
        <w:rPr>
          <w:rFonts w:ascii="Arial" w:hAnsi="Arial"/>
          <w:b/>
          <w:bCs/>
          <w:sz w:val="24"/>
          <w:szCs w:val="24"/>
          <w:vertAlign w:val="superscript"/>
          <w:lang w:eastAsia="zh-CN"/>
        </w:rPr>
        <w:t>rd</w:t>
      </w:r>
      <w:proofErr w:type="gramEnd"/>
      <w:r w:rsidR="004E3A55" w:rsidRPr="003C35BC">
        <w:rPr>
          <w:rFonts w:ascii="Arial" w:hAnsi="Arial"/>
          <w:b/>
          <w:bCs/>
          <w:sz w:val="24"/>
          <w:szCs w:val="24"/>
          <w:lang w:eastAsia="zh-CN"/>
        </w:rPr>
        <w:t xml:space="preserve"> </w:t>
      </w:r>
      <w:r w:rsidRPr="003C35BC">
        <w:rPr>
          <w:rFonts w:ascii="Arial" w:hAnsi="Arial"/>
          <w:b/>
          <w:bCs/>
          <w:sz w:val="24"/>
          <w:szCs w:val="24"/>
          <w:lang w:eastAsia="zh-CN"/>
        </w:rPr>
        <w:t>August</w:t>
      </w:r>
      <w:r w:rsidR="004E3A55" w:rsidRPr="003C35BC">
        <w:rPr>
          <w:rFonts w:ascii="Arial" w:hAnsi="Arial"/>
          <w:b/>
          <w:bCs/>
          <w:sz w:val="24"/>
          <w:szCs w:val="24"/>
          <w:lang w:eastAsia="zh-CN"/>
        </w:rPr>
        <w:t xml:space="preserve"> 2025 </w:t>
      </w:r>
    </w:p>
    <w:p w14:paraId="53F35A09" w14:textId="1430B32A" w:rsidR="00ED73B5" w:rsidRPr="00612B0F" w:rsidRDefault="00ED73B5" w:rsidP="00ED73B5">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4E3A55" w:rsidRPr="004E3A55">
        <w:rPr>
          <w:rFonts w:ascii="Arial" w:hAnsi="Arial" w:cs="Arial"/>
          <w:bCs/>
          <w:sz w:val="22"/>
        </w:rPr>
        <w:t>Power domain enhancements for single carrier</w:t>
      </w:r>
    </w:p>
    <w:p w14:paraId="60FDDC1A" w14:textId="16859623" w:rsidR="00C6497D" w:rsidRPr="00907AAB" w:rsidRDefault="00C6497D" w:rsidP="00C6497D">
      <w:pPr>
        <w:tabs>
          <w:tab w:val="left" w:pos="1982"/>
        </w:tabs>
        <w:jc w:val="both"/>
        <w:rPr>
          <w:rFonts w:ascii="Arial" w:hAnsi="Arial" w:cs="Arial"/>
          <w:sz w:val="22"/>
          <w:szCs w:val="22"/>
          <w:lang w:eastAsia="zh-CN"/>
        </w:rPr>
      </w:pPr>
      <w:r w:rsidRPr="255FEDC0">
        <w:rPr>
          <w:rFonts w:ascii="Arial" w:hAnsi="Arial" w:cs="Arial"/>
          <w:b/>
          <w:bCs/>
          <w:sz w:val="22"/>
          <w:szCs w:val="22"/>
        </w:rPr>
        <w:t>Agenda Item:</w:t>
      </w:r>
      <w:r>
        <w:tab/>
      </w:r>
      <w:r w:rsidRPr="00893305">
        <w:rPr>
          <w:rFonts w:ascii="Arial" w:hAnsi="Arial" w:cs="Arial"/>
          <w:b/>
          <w:bCs/>
          <w:sz w:val="22"/>
          <w:szCs w:val="22"/>
        </w:rPr>
        <w:t>7.1.</w:t>
      </w:r>
      <w:r w:rsidR="00194437" w:rsidRPr="00893305">
        <w:rPr>
          <w:rFonts w:ascii="Arial" w:hAnsi="Arial" w:cs="Arial"/>
          <w:b/>
          <w:bCs/>
          <w:sz w:val="22"/>
          <w:szCs w:val="22"/>
        </w:rPr>
        <w:t>2</w:t>
      </w:r>
      <w:r w:rsidRPr="00893305">
        <w:rPr>
          <w:rFonts w:ascii="Arial" w:hAnsi="Arial" w:cs="Arial"/>
          <w:b/>
          <w:bCs/>
          <w:sz w:val="22"/>
          <w:szCs w:val="22"/>
        </w:rPr>
        <w:t>.2.1</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77777777" w:rsidR="00ED73B5" w:rsidRDefault="00ED73B5" w:rsidP="00ED73B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0192C59D" w14:textId="61CE06E0" w:rsidR="003C45F2" w:rsidRDefault="003C45F2" w:rsidP="003C45F2">
      <w:pPr>
        <w:pStyle w:val="Heading1"/>
        <w:ind w:left="0" w:firstLine="0"/>
        <w:rPr>
          <w:lang w:eastAsia="zh-CN"/>
        </w:rPr>
      </w:pPr>
      <w:r>
        <w:rPr>
          <w:lang w:eastAsia="zh-CN"/>
        </w:rPr>
        <w:t>1</w:t>
      </w:r>
      <w:r>
        <w:rPr>
          <w:lang w:eastAsia="zh-CN"/>
        </w:rPr>
        <w:tab/>
      </w:r>
      <w:r>
        <w:rPr>
          <w:lang w:eastAsia="zh-CN"/>
        </w:rPr>
        <w:tab/>
      </w:r>
      <w:r>
        <w:rPr>
          <w:lang w:eastAsia="zh-CN"/>
        </w:rPr>
        <w:tab/>
      </w:r>
      <w:r>
        <w:rPr>
          <w:lang w:eastAsia="zh-CN"/>
        </w:rPr>
        <w:tab/>
        <w:t>Introduction</w:t>
      </w:r>
    </w:p>
    <w:p w14:paraId="2FB47EB2" w14:textId="00FDA461" w:rsidR="003C45F2" w:rsidRDefault="00CF2178" w:rsidP="003C45F2">
      <w:pPr>
        <w:rPr>
          <w:lang w:eastAsia="zh-CN"/>
        </w:rPr>
      </w:pPr>
      <w:r>
        <w:rPr>
          <w:lang w:eastAsia="zh-CN"/>
        </w:rPr>
        <w:t xml:space="preserve">In this contribution we express our views </w:t>
      </w:r>
      <w:r w:rsidR="004E3A55">
        <w:rPr>
          <w:lang w:eastAsia="zh-CN"/>
        </w:rPr>
        <w:t>t</w:t>
      </w:r>
      <w:r w:rsidR="004E3A55" w:rsidRPr="000A29C5">
        <w:t>o enable MPR reduction</w:t>
      </w:r>
      <w:r w:rsidR="00A46C4C">
        <w:rPr>
          <w:lang w:eastAsia="zh-CN"/>
        </w:rPr>
        <w:t>.</w:t>
      </w:r>
    </w:p>
    <w:p w14:paraId="6C237FB7" w14:textId="33631E34" w:rsidR="003C45F2" w:rsidRDefault="003C45F2" w:rsidP="003C45F2">
      <w:pPr>
        <w:pStyle w:val="Heading1"/>
        <w:rPr>
          <w:lang w:eastAsia="zh-CN"/>
        </w:rPr>
      </w:pPr>
      <w:r>
        <w:rPr>
          <w:lang w:eastAsia="zh-CN"/>
        </w:rPr>
        <w:t>2</w:t>
      </w:r>
      <w:r>
        <w:rPr>
          <w:lang w:eastAsia="zh-CN"/>
        </w:rPr>
        <w:tab/>
        <w:t>Discussion</w:t>
      </w:r>
    </w:p>
    <w:p w14:paraId="3A84CE58" w14:textId="0B93F81A" w:rsidR="008C27FE" w:rsidRPr="008C27FE" w:rsidRDefault="008C27FE" w:rsidP="008C27FE">
      <w:pPr>
        <w:jc w:val="both"/>
        <w:rPr>
          <w:lang w:eastAsia="zh-CN"/>
        </w:rPr>
      </w:pPr>
      <w:r w:rsidRPr="008C27FE">
        <w:rPr>
          <w:lang w:eastAsia="zh-CN"/>
        </w:rPr>
        <w:t>In previous RAN4 meeting WF [</w:t>
      </w:r>
      <w:r w:rsidR="00E36837">
        <w:rPr>
          <w:lang w:eastAsia="zh-CN"/>
        </w:rPr>
        <w:t>1</w:t>
      </w:r>
      <w:r w:rsidRPr="008C27FE">
        <w:rPr>
          <w:lang w:eastAsia="zh-CN"/>
        </w:rPr>
        <w:t>], several mechanisms to enhance power domain performance in NR systems, particularly focusing on MPR (Maximum Power Reduction) optimization and channel bandwidth (CBW) extension for single carrier scenarios has been discussed.</w:t>
      </w:r>
    </w:p>
    <w:tbl>
      <w:tblPr>
        <w:tblStyle w:val="TableGrid"/>
        <w:tblW w:w="0" w:type="auto"/>
        <w:tblLook w:val="04A0" w:firstRow="1" w:lastRow="0" w:firstColumn="1" w:lastColumn="0" w:noHBand="0" w:noVBand="1"/>
      </w:tblPr>
      <w:tblGrid>
        <w:gridCol w:w="9629"/>
      </w:tblGrid>
      <w:tr w:rsidR="008C27FE" w14:paraId="1BDE1A9F" w14:textId="77777777" w:rsidTr="008C27FE">
        <w:tc>
          <w:tcPr>
            <w:tcW w:w="9629" w:type="dxa"/>
          </w:tcPr>
          <w:p w14:paraId="69321029" w14:textId="77777777" w:rsidR="008C27FE" w:rsidRPr="008C27FE" w:rsidRDefault="008C27FE" w:rsidP="008C27FE">
            <w:pPr>
              <w:rPr>
                <w:lang w:val="sv-SE" w:eastAsia="zh-CN"/>
              </w:rPr>
            </w:pPr>
            <w:r w:rsidRPr="008C27FE">
              <w:rPr>
                <w:lang w:val="sv-SE" w:eastAsia="zh-CN"/>
              </w:rPr>
              <w:t>Sub-topic 1-1: Approaches to enable MPR reduction</w:t>
            </w:r>
          </w:p>
          <w:p w14:paraId="40A2EA02" w14:textId="77777777" w:rsidR="008C27FE" w:rsidRPr="008C27FE" w:rsidRDefault="008C27FE" w:rsidP="008C27FE">
            <w:pPr>
              <w:rPr>
                <w:b/>
                <w:u w:val="single"/>
                <w:lang w:val="en-US" w:eastAsia="zh-CN"/>
              </w:rPr>
            </w:pPr>
            <w:r w:rsidRPr="008C27FE">
              <w:rPr>
                <w:b/>
                <w:u w:val="single"/>
                <w:lang w:val="en-US" w:eastAsia="zh-CN"/>
              </w:rPr>
              <w:t>Issue 1-1-1: Extension values/ratios</w:t>
            </w:r>
          </w:p>
          <w:p w14:paraId="44F824E5" w14:textId="77777777" w:rsidR="008C27FE" w:rsidRPr="008C27FE" w:rsidRDefault="008C27FE" w:rsidP="008C27FE">
            <w:pPr>
              <w:numPr>
                <w:ilvl w:val="0"/>
                <w:numId w:val="7"/>
              </w:numPr>
              <w:rPr>
                <w:iCs/>
                <w:lang w:eastAsia="zh-CN"/>
              </w:rPr>
            </w:pPr>
            <w:r w:rsidRPr="008C27FE">
              <w:rPr>
                <w:iCs/>
                <w:lang w:eastAsia="zh-CN"/>
              </w:rPr>
              <w:t xml:space="preserve">Agreement in main session: </w:t>
            </w:r>
          </w:p>
          <w:p w14:paraId="7EAC3AAE" w14:textId="77777777" w:rsidR="008C27FE" w:rsidRPr="008C27FE" w:rsidRDefault="008C27FE" w:rsidP="008C27FE">
            <w:pPr>
              <w:numPr>
                <w:ilvl w:val="0"/>
                <w:numId w:val="8"/>
              </w:numPr>
              <w:rPr>
                <w:lang w:eastAsia="zh-CN"/>
              </w:rPr>
            </w:pPr>
            <w:r w:rsidRPr="008C27FE">
              <w:rPr>
                <w:lang w:eastAsia="zh-CN"/>
              </w:rPr>
              <w:t>At least ½ and ¼ are introduced as the extension ratio to apply to both single-sided and dual-sided cases</w:t>
            </w:r>
          </w:p>
          <w:p w14:paraId="30542F15" w14:textId="77777777" w:rsidR="008C27FE" w:rsidRPr="008C27FE" w:rsidRDefault="008C27FE" w:rsidP="008C27FE">
            <w:pPr>
              <w:numPr>
                <w:ilvl w:val="0"/>
                <w:numId w:val="8"/>
              </w:numPr>
              <w:rPr>
                <w:lang w:eastAsia="zh-CN"/>
              </w:rPr>
            </w:pPr>
            <w:r w:rsidRPr="008C27FE">
              <w:rPr>
                <w:lang w:eastAsia="zh-CN"/>
              </w:rPr>
              <w:t>It is FFS on the details of symmetric and asymmetric cases for dual-sided case where non-zero extension is applied for both sides.</w:t>
            </w:r>
          </w:p>
          <w:p w14:paraId="289EF480" w14:textId="77777777" w:rsidR="008C27FE" w:rsidRPr="008C27FE" w:rsidRDefault="008C27FE" w:rsidP="008C27FE">
            <w:pPr>
              <w:numPr>
                <w:ilvl w:val="0"/>
                <w:numId w:val="8"/>
              </w:numPr>
              <w:rPr>
                <w:lang w:eastAsia="zh-CN"/>
              </w:rPr>
            </w:pPr>
            <w:r w:rsidRPr="008C27FE">
              <w:rPr>
                <w:lang w:eastAsia="zh-CN"/>
              </w:rPr>
              <w:t>It is FFS on details of the single side case.</w:t>
            </w:r>
          </w:p>
          <w:p w14:paraId="75168AFE" w14:textId="77777777" w:rsidR="008C27FE" w:rsidRPr="008C27FE" w:rsidRDefault="008C27FE" w:rsidP="008C27FE">
            <w:pPr>
              <w:rPr>
                <w:iCs/>
                <w:lang w:eastAsia="zh-CN"/>
              </w:rPr>
            </w:pPr>
          </w:p>
          <w:p w14:paraId="7CDF30D3" w14:textId="77777777" w:rsidR="008C27FE" w:rsidRPr="008C27FE" w:rsidRDefault="008C27FE" w:rsidP="008C27FE">
            <w:pPr>
              <w:rPr>
                <w:b/>
                <w:u w:val="single"/>
                <w:lang w:val="en-US" w:eastAsia="zh-CN"/>
              </w:rPr>
            </w:pPr>
            <w:bookmarkStart w:id="0" w:name="OLE_LINK1"/>
            <w:bookmarkStart w:id="1" w:name="OLE_LINK2"/>
            <w:r w:rsidRPr="008C27FE">
              <w:rPr>
                <w:b/>
                <w:u w:val="single"/>
                <w:lang w:val="en-US" w:eastAsia="zh-CN"/>
              </w:rPr>
              <w:t>Issue 1-1-2: Guard band for extended CBW</w:t>
            </w:r>
            <w:bookmarkEnd w:id="0"/>
            <w:bookmarkEnd w:id="1"/>
          </w:p>
          <w:p w14:paraId="196106EA" w14:textId="77777777" w:rsidR="008C27FE" w:rsidRPr="008C27FE" w:rsidRDefault="008C27FE" w:rsidP="008C27FE">
            <w:pPr>
              <w:numPr>
                <w:ilvl w:val="0"/>
                <w:numId w:val="7"/>
              </w:numPr>
              <w:rPr>
                <w:iCs/>
                <w:lang w:eastAsia="zh-CN"/>
              </w:rPr>
            </w:pPr>
            <w:r w:rsidRPr="008C27FE">
              <w:rPr>
                <w:iCs/>
                <w:lang w:eastAsia="zh-CN"/>
              </w:rPr>
              <w:t xml:space="preserve">WF </w:t>
            </w:r>
          </w:p>
          <w:p w14:paraId="3A530704" w14:textId="77777777" w:rsidR="008C27FE" w:rsidRPr="008C27FE" w:rsidRDefault="008C27FE" w:rsidP="008C27FE">
            <w:pPr>
              <w:numPr>
                <w:ilvl w:val="0"/>
                <w:numId w:val="8"/>
              </w:numPr>
              <w:rPr>
                <w:iCs/>
                <w:lang w:eastAsia="zh-CN"/>
              </w:rPr>
            </w:pPr>
            <w:r w:rsidRPr="008C27FE">
              <w:rPr>
                <w:iCs/>
                <w:lang w:eastAsia="zh-CN"/>
              </w:rPr>
              <w:t xml:space="preserve">GB for extended CBW is a virtual concept to consider the boundary applying the shifted OOBE, which is not reflected in the </w:t>
            </w:r>
            <w:proofErr w:type="gramStart"/>
            <w:r w:rsidRPr="008C27FE">
              <w:rPr>
                <w:iCs/>
                <w:lang w:eastAsia="zh-CN"/>
              </w:rPr>
              <w:t>specification</w:t>
            </w:r>
            <w:proofErr w:type="gramEnd"/>
            <w:r w:rsidRPr="008C27FE">
              <w:rPr>
                <w:iCs/>
                <w:lang w:eastAsia="zh-CN"/>
              </w:rPr>
              <w:t xml:space="preserve"> and it can be calculated by extended CBW, UE CBW, N</w:t>
            </w:r>
            <w:r w:rsidRPr="008C27FE">
              <w:rPr>
                <w:iCs/>
                <w:vertAlign w:val="subscript"/>
                <w:lang w:eastAsia="zh-CN"/>
              </w:rPr>
              <w:t>RB</w:t>
            </w:r>
            <w:r w:rsidRPr="008C27FE">
              <w:rPr>
                <w:iCs/>
                <w:lang w:eastAsia="zh-CN"/>
              </w:rPr>
              <w:t xml:space="preserve"> and extended N</w:t>
            </w:r>
            <w:r w:rsidRPr="008C27FE">
              <w:rPr>
                <w:iCs/>
                <w:vertAlign w:val="subscript"/>
                <w:lang w:eastAsia="zh-CN"/>
              </w:rPr>
              <w:t>RB</w:t>
            </w:r>
          </w:p>
          <w:p w14:paraId="1E40ED49" w14:textId="77777777" w:rsidR="008C27FE" w:rsidRPr="008C27FE" w:rsidRDefault="008C27FE" w:rsidP="008C27FE">
            <w:pPr>
              <w:numPr>
                <w:ilvl w:val="0"/>
                <w:numId w:val="8"/>
              </w:numPr>
              <w:rPr>
                <w:iCs/>
                <w:lang w:eastAsia="zh-CN"/>
              </w:rPr>
            </w:pPr>
            <w:r w:rsidRPr="008C27FE">
              <w:rPr>
                <w:iCs/>
                <w:lang w:eastAsia="zh-CN"/>
              </w:rPr>
              <w:t>Extended CBW is not limited to the existing UE CBW</w:t>
            </w:r>
          </w:p>
          <w:p w14:paraId="3BDBD247" w14:textId="77777777" w:rsidR="008C27FE" w:rsidRPr="008C27FE" w:rsidRDefault="008C27FE" w:rsidP="008C27FE">
            <w:pPr>
              <w:numPr>
                <w:ilvl w:val="0"/>
                <w:numId w:val="8"/>
              </w:numPr>
              <w:rPr>
                <w:iCs/>
                <w:lang w:eastAsia="zh-CN"/>
              </w:rPr>
            </w:pPr>
            <w:r w:rsidRPr="008C27FE">
              <w:rPr>
                <w:iCs/>
                <w:lang w:eastAsia="zh-CN"/>
              </w:rPr>
              <w:t>RAN4 studies whether the extended BW emissions can be guaranteed by only measuring the existing CBW supported in the band (close to the extended BW) given the relaxed extended GB and preliminary measurements performed suggests</w:t>
            </w:r>
          </w:p>
          <w:p w14:paraId="7B1EAF94" w14:textId="77777777" w:rsidR="008C27FE" w:rsidRPr="008C27FE" w:rsidRDefault="008C27FE" w:rsidP="008C27FE">
            <w:pPr>
              <w:rPr>
                <w:iCs/>
                <w:lang w:eastAsia="zh-CN"/>
              </w:rPr>
            </w:pPr>
          </w:p>
          <w:p w14:paraId="6342AD09" w14:textId="77777777" w:rsidR="008C27FE" w:rsidRPr="008C27FE" w:rsidRDefault="008C27FE" w:rsidP="008C27FE">
            <w:pPr>
              <w:rPr>
                <w:b/>
                <w:u w:val="single"/>
                <w:lang w:val="en-US" w:eastAsia="zh-CN"/>
              </w:rPr>
            </w:pPr>
            <w:r w:rsidRPr="008C27FE">
              <w:rPr>
                <w:b/>
                <w:u w:val="single"/>
                <w:lang w:val="en-US" w:eastAsia="zh-CN"/>
              </w:rPr>
              <w:t>Issue 1-1-3: Derivation of new inner RB region in extended CBW</w:t>
            </w:r>
          </w:p>
          <w:p w14:paraId="0FF51E3F" w14:textId="77777777" w:rsidR="008C27FE" w:rsidRPr="008C27FE" w:rsidRDefault="008C27FE" w:rsidP="008C27FE">
            <w:pPr>
              <w:numPr>
                <w:ilvl w:val="0"/>
                <w:numId w:val="7"/>
              </w:numPr>
              <w:rPr>
                <w:iCs/>
                <w:lang w:eastAsia="zh-CN"/>
              </w:rPr>
            </w:pPr>
            <w:r w:rsidRPr="008C27FE">
              <w:rPr>
                <w:iCs/>
                <w:lang w:eastAsia="zh-CN"/>
              </w:rPr>
              <w:t>WF</w:t>
            </w:r>
          </w:p>
          <w:p w14:paraId="4996008C" w14:textId="77777777" w:rsidR="008C27FE" w:rsidRPr="008C27FE" w:rsidRDefault="008C27FE" w:rsidP="008C27FE">
            <w:pPr>
              <w:numPr>
                <w:ilvl w:val="0"/>
                <w:numId w:val="8"/>
              </w:numPr>
              <w:rPr>
                <w:lang w:eastAsia="zh-CN"/>
              </w:rPr>
            </w:pPr>
            <w:r w:rsidRPr="008C27FE">
              <w:rPr>
                <w:lang w:eastAsia="zh-CN"/>
              </w:rPr>
              <w:t>The following approach is considered as starting point to be further discussed in next meeting, notation should be further considered as well</w:t>
            </w:r>
          </w:p>
          <w:p w14:paraId="1A9FD467" w14:textId="77777777" w:rsidR="008C27FE" w:rsidRPr="008C27FE" w:rsidRDefault="008C27FE" w:rsidP="008C27FE">
            <w:pPr>
              <w:numPr>
                <w:ilvl w:val="1"/>
                <w:numId w:val="8"/>
              </w:numPr>
              <w:rPr>
                <w:lang w:eastAsia="zh-CN"/>
              </w:rPr>
            </w:pPr>
            <w:r w:rsidRPr="008C27FE">
              <w:rPr>
                <w:bCs/>
                <w:iCs/>
                <w:lang w:eastAsia="zh-CN"/>
              </w:rPr>
              <w:lastRenderedPageBreak/>
              <w:t>For N</w:t>
            </w:r>
            <w:r w:rsidRPr="008C27FE">
              <w:rPr>
                <w:bCs/>
                <w:iCs/>
                <w:vertAlign w:val="subscript"/>
                <w:lang w:eastAsia="zh-CN"/>
              </w:rPr>
              <w:t>RB</w:t>
            </w:r>
            <w:r w:rsidRPr="008C27FE">
              <w:rPr>
                <w:bCs/>
                <w:iCs/>
                <w:lang w:eastAsia="zh-CN"/>
              </w:rPr>
              <w:t xml:space="preserve"> based RB_start coordinate system origin, the formula of new inner region can be changed as below:</w:t>
            </w:r>
          </w:p>
          <w:p w14:paraId="00A42938" w14:textId="77777777" w:rsidR="008C27FE" w:rsidRPr="008C27FE" w:rsidRDefault="008C27FE" w:rsidP="008C27FE">
            <w:pPr>
              <w:numPr>
                <w:ilvl w:val="2"/>
                <w:numId w:val="8"/>
              </w:numPr>
              <w:rPr>
                <w:bCs/>
                <w:iCs/>
                <w:lang w:eastAsia="zh-CN"/>
              </w:rPr>
            </w:pPr>
            <w:r w:rsidRPr="008C27FE">
              <w:rPr>
                <w:bCs/>
                <w:iCs/>
                <w:lang w:eastAsia="zh-CN"/>
              </w:rPr>
              <w:t>RB</w:t>
            </w:r>
            <w:r w:rsidRPr="008C27FE">
              <w:rPr>
                <w:bCs/>
                <w:iCs/>
                <w:vertAlign w:val="subscript"/>
                <w:lang w:eastAsia="zh-CN"/>
              </w:rPr>
              <w:t>Start,Low_new</w:t>
            </w:r>
            <w:r w:rsidRPr="008C27FE">
              <w:rPr>
                <w:bCs/>
                <w:iCs/>
                <w:lang w:eastAsia="zh-CN"/>
              </w:rPr>
              <w:t xml:space="preserve"> = max(0, RB</w:t>
            </w:r>
            <w:r w:rsidRPr="008C27FE">
              <w:rPr>
                <w:bCs/>
                <w:iCs/>
                <w:vertAlign w:val="subscript"/>
                <w:lang w:eastAsia="zh-CN"/>
              </w:rPr>
              <w:t>Start,Low</w:t>
            </w:r>
            <w:r w:rsidRPr="008C27FE">
              <w:rPr>
                <w:bCs/>
                <w:iCs/>
                <w:lang w:eastAsia="zh-CN"/>
              </w:rPr>
              <w:t xml:space="preserve"> – RBshift_low</w:t>
            </w:r>
            <w:proofErr w:type="gramStart"/>
            <w:r w:rsidRPr="008C27FE">
              <w:rPr>
                <w:bCs/>
                <w:iCs/>
                <w:lang w:eastAsia="zh-CN"/>
              </w:rPr>
              <w:t>);</w:t>
            </w:r>
            <w:proofErr w:type="gramEnd"/>
          </w:p>
          <w:p w14:paraId="34CE0CDB" w14:textId="77777777" w:rsidR="008C27FE" w:rsidRPr="008C27FE" w:rsidRDefault="008C27FE" w:rsidP="008C27FE">
            <w:pPr>
              <w:numPr>
                <w:ilvl w:val="2"/>
                <w:numId w:val="8"/>
              </w:numPr>
              <w:rPr>
                <w:bCs/>
                <w:iCs/>
                <w:lang w:eastAsia="zh-CN"/>
              </w:rPr>
            </w:pPr>
            <w:r w:rsidRPr="008C27FE">
              <w:rPr>
                <w:bCs/>
                <w:iCs/>
                <w:lang w:eastAsia="zh-CN"/>
              </w:rPr>
              <w:t>RB</w:t>
            </w:r>
            <w:r w:rsidRPr="008C27FE">
              <w:rPr>
                <w:bCs/>
                <w:iCs/>
                <w:vertAlign w:val="subscript"/>
                <w:lang w:eastAsia="zh-CN"/>
              </w:rPr>
              <w:t>Start,High_new</w:t>
            </w:r>
            <w:r w:rsidRPr="008C27FE">
              <w:rPr>
                <w:bCs/>
                <w:iCs/>
                <w:lang w:eastAsia="zh-CN"/>
              </w:rPr>
              <w:t xml:space="preserve"> = min(N</w:t>
            </w:r>
            <w:r w:rsidRPr="008C27FE">
              <w:rPr>
                <w:bCs/>
                <w:iCs/>
                <w:vertAlign w:val="subscript"/>
                <w:lang w:eastAsia="zh-CN"/>
              </w:rPr>
              <w:t xml:space="preserve">RB </w:t>
            </w:r>
            <w:r w:rsidRPr="008C27FE">
              <w:rPr>
                <w:bCs/>
                <w:iCs/>
                <w:lang w:eastAsia="zh-CN"/>
              </w:rPr>
              <w:t>– L</w:t>
            </w:r>
            <w:r w:rsidRPr="008C27FE">
              <w:rPr>
                <w:bCs/>
                <w:iCs/>
                <w:vertAlign w:val="subscript"/>
                <w:lang w:eastAsia="zh-CN"/>
              </w:rPr>
              <w:t>CRB</w:t>
            </w:r>
            <w:r w:rsidRPr="008C27FE">
              <w:rPr>
                <w:bCs/>
                <w:iCs/>
                <w:lang w:eastAsia="zh-CN"/>
              </w:rPr>
              <w:t>, N</w:t>
            </w:r>
            <w:r w:rsidRPr="008C27FE">
              <w:rPr>
                <w:bCs/>
                <w:iCs/>
                <w:vertAlign w:val="subscript"/>
                <w:lang w:eastAsia="zh-CN"/>
              </w:rPr>
              <w:t xml:space="preserve">RB </w:t>
            </w:r>
            <w:r w:rsidRPr="008C27FE">
              <w:rPr>
                <w:bCs/>
                <w:iCs/>
                <w:lang w:eastAsia="zh-CN"/>
              </w:rPr>
              <w:t>+ RBshift_high – RB</w:t>
            </w:r>
            <w:r w:rsidRPr="008C27FE">
              <w:rPr>
                <w:bCs/>
                <w:iCs/>
                <w:vertAlign w:val="subscript"/>
                <w:lang w:eastAsia="zh-CN"/>
              </w:rPr>
              <w:t>Start,Low_new</w:t>
            </w:r>
            <w:r w:rsidRPr="008C27FE">
              <w:rPr>
                <w:bCs/>
                <w:iCs/>
                <w:lang w:eastAsia="zh-CN"/>
              </w:rPr>
              <w:t xml:space="preserve"> – L</w:t>
            </w:r>
            <w:r w:rsidRPr="008C27FE">
              <w:rPr>
                <w:bCs/>
                <w:iCs/>
                <w:vertAlign w:val="subscript"/>
                <w:lang w:eastAsia="zh-CN"/>
              </w:rPr>
              <w:t>CRB</w:t>
            </w:r>
            <w:proofErr w:type="gramStart"/>
            <w:r w:rsidRPr="008C27FE">
              <w:rPr>
                <w:bCs/>
                <w:iCs/>
                <w:lang w:eastAsia="zh-CN"/>
              </w:rPr>
              <w:t>);</w:t>
            </w:r>
            <w:proofErr w:type="gramEnd"/>
          </w:p>
          <w:p w14:paraId="5FCFFA49" w14:textId="77777777" w:rsidR="008C27FE" w:rsidRPr="008C27FE" w:rsidRDefault="008C27FE" w:rsidP="008C27FE">
            <w:pPr>
              <w:numPr>
                <w:ilvl w:val="2"/>
                <w:numId w:val="8"/>
              </w:numPr>
              <w:rPr>
                <w:bCs/>
                <w:iCs/>
                <w:lang w:eastAsia="zh-CN"/>
              </w:rPr>
            </w:pPr>
            <w:r w:rsidRPr="008C27FE">
              <w:rPr>
                <w:bCs/>
                <w:iCs/>
                <w:lang w:eastAsia="zh-CN"/>
              </w:rPr>
              <w:t>RB</w:t>
            </w:r>
            <w:r w:rsidRPr="008C27FE">
              <w:rPr>
                <w:bCs/>
                <w:iCs/>
                <w:vertAlign w:val="subscript"/>
                <w:lang w:eastAsia="zh-CN"/>
              </w:rPr>
              <w:t>Start,Low_new</w:t>
            </w:r>
            <w:r w:rsidRPr="008C27FE">
              <w:rPr>
                <w:bCs/>
                <w:iCs/>
                <w:lang w:eastAsia="zh-CN"/>
              </w:rPr>
              <w:t xml:space="preserve">  ≤  RB</w:t>
            </w:r>
            <w:r w:rsidRPr="008C27FE">
              <w:rPr>
                <w:bCs/>
                <w:iCs/>
                <w:vertAlign w:val="subscript"/>
                <w:lang w:eastAsia="zh-CN"/>
              </w:rPr>
              <w:t>Start</w:t>
            </w:r>
            <w:r w:rsidRPr="008C27FE">
              <w:rPr>
                <w:bCs/>
                <w:iCs/>
                <w:lang w:eastAsia="zh-CN"/>
              </w:rPr>
              <w:t xml:space="preserve">  ≤  RB</w:t>
            </w:r>
            <w:r w:rsidRPr="008C27FE">
              <w:rPr>
                <w:bCs/>
                <w:iCs/>
                <w:vertAlign w:val="subscript"/>
                <w:lang w:eastAsia="zh-CN"/>
              </w:rPr>
              <w:t>Start,High_new</w:t>
            </w:r>
            <w:r w:rsidRPr="008C27FE">
              <w:rPr>
                <w:bCs/>
                <w:iCs/>
                <w:lang w:eastAsia="zh-CN"/>
              </w:rPr>
              <w:t>, and L</w:t>
            </w:r>
            <w:r w:rsidRPr="008C27FE">
              <w:rPr>
                <w:bCs/>
                <w:iCs/>
                <w:vertAlign w:val="subscript"/>
                <w:lang w:eastAsia="zh-CN"/>
              </w:rPr>
              <w:t>CRB</w:t>
            </w:r>
            <w:r w:rsidRPr="008C27FE">
              <w:rPr>
                <w:bCs/>
                <w:iCs/>
                <w:lang w:eastAsia="zh-CN"/>
              </w:rPr>
              <w:t xml:space="preserve">  ≤  ceil((N</w:t>
            </w:r>
            <w:r w:rsidRPr="008C27FE">
              <w:rPr>
                <w:bCs/>
                <w:iCs/>
                <w:vertAlign w:val="subscript"/>
                <w:lang w:eastAsia="zh-CN"/>
              </w:rPr>
              <w:t>RB</w:t>
            </w:r>
            <w:r w:rsidRPr="008C27FE">
              <w:rPr>
                <w:bCs/>
                <w:iCs/>
                <w:lang w:eastAsia="zh-CN"/>
              </w:rPr>
              <w:t>+ RBshift_low + RBshift_high)/2</w:t>
            </w:r>
            <w:proofErr w:type="gramStart"/>
            <w:r w:rsidRPr="008C27FE">
              <w:rPr>
                <w:bCs/>
                <w:iCs/>
                <w:lang w:eastAsia="zh-CN"/>
              </w:rPr>
              <w:t>);</w:t>
            </w:r>
            <w:proofErr w:type="gramEnd"/>
          </w:p>
          <w:p w14:paraId="48C1A7DC" w14:textId="77777777" w:rsidR="008C27FE" w:rsidRPr="008C27FE" w:rsidRDefault="008C27FE" w:rsidP="008C27FE">
            <w:pPr>
              <w:numPr>
                <w:ilvl w:val="2"/>
                <w:numId w:val="8"/>
              </w:numPr>
              <w:rPr>
                <w:bCs/>
                <w:iCs/>
                <w:lang w:eastAsia="zh-CN"/>
              </w:rPr>
            </w:pPr>
            <w:r w:rsidRPr="008C27FE">
              <w:rPr>
                <w:bCs/>
                <w:iCs/>
                <w:lang w:eastAsia="zh-CN"/>
              </w:rPr>
              <w:t>RBshift_low, RBshift_high ≤</w:t>
            </w:r>
            <w:r w:rsidRPr="008C27FE">
              <w:rPr>
                <w:rFonts w:hint="eastAsia"/>
                <w:bCs/>
                <w:iCs/>
                <w:lang w:eastAsia="zh-CN"/>
              </w:rPr>
              <w:t xml:space="preserve"> </w:t>
            </w:r>
            <w:r w:rsidRPr="008C27FE">
              <w:rPr>
                <w:bCs/>
                <w:iCs/>
                <w:lang w:eastAsia="zh-CN"/>
              </w:rPr>
              <w:t>N</w:t>
            </w:r>
            <w:r w:rsidRPr="008C27FE">
              <w:rPr>
                <w:bCs/>
                <w:iCs/>
                <w:vertAlign w:val="subscript"/>
                <w:lang w:eastAsia="zh-CN"/>
              </w:rPr>
              <w:t>RB</w:t>
            </w:r>
            <w:r w:rsidRPr="008C27FE">
              <w:rPr>
                <w:bCs/>
                <w:iCs/>
                <w:lang w:eastAsia="zh-CN"/>
              </w:rPr>
              <w:t>/2</w:t>
            </w:r>
          </w:p>
          <w:p w14:paraId="48518348" w14:textId="30527187" w:rsidR="008C27FE" w:rsidRPr="008C27FE" w:rsidRDefault="008C27FE" w:rsidP="008C27FE">
            <w:pPr>
              <w:rPr>
                <w:bCs/>
                <w:iCs/>
                <w:lang w:eastAsia="zh-CN"/>
              </w:rPr>
            </w:pPr>
            <w:r w:rsidRPr="008C27FE">
              <w:rPr>
                <w:noProof/>
                <w:lang w:val="en-US" w:eastAsia="zh-CN"/>
              </w:rPr>
              <w:drawing>
                <wp:inline distT="0" distB="0" distL="0" distR="0" wp14:anchorId="53619AB0" wp14:editId="7FB0665D">
                  <wp:extent cx="3168650" cy="2216150"/>
                  <wp:effectExtent l="0" t="0" r="0" b="0"/>
                  <wp:docPr id="11743588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8650" cy="2216150"/>
                          </a:xfrm>
                          <a:prstGeom prst="rect">
                            <a:avLst/>
                          </a:prstGeom>
                          <a:noFill/>
                          <a:ln>
                            <a:noFill/>
                          </a:ln>
                        </pic:spPr>
                      </pic:pic>
                    </a:graphicData>
                  </a:graphic>
                </wp:inline>
              </w:drawing>
            </w:r>
          </w:p>
          <w:p w14:paraId="7A262B42" w14:textId="77777777" w:rsidR="008C27FE" w:rsidRPr="008C27FE" w:rsidRDefault="008C27FE" w:rsidP="008C27FE">
            <w:pPr>
              <w:numPr>
                <w:ilvl w:val="0"/>
                <w:numId w:val="8"/>
              </w:numPr>
              <w:rPr>
                <w:bCs/>
                <w:iCs/>
                <w:lang w:eastAsia="zh-CN"/>
              </w:rPr>
            </w:pPr>
            <w:r w:rsidRPr="008C27FE">
              <w:rPr>
                <w:bCs/>
                <w:iCs/>
                <w:lang w:eastAsia="zh-CN"/>
              </w:rPr>
              <w:t>Other approach is not precluded</w:t>
            </w:r>
          </w:p>
          <w:p w14:paraId="25567578" w14:textId="77777777" w:rsidR="008C27FE" w:rsidRPr="008C27FE" w:rsidRDefault="008C27FE" w:rsidP="008C27FE">
            <w:pPr>
              <w:numPr>
                <w:ilvl w:val="0"/>
                <w:numId w:val="8"/>
              </w:numPr>
              <w:rPr>
                <w:bCs/>
                <w:iCs/>
                <w:lang w:eastAsia="zh-CN"/>
              </w:rPr>
            </w:pPr>
            <w:r w:rsidRPr="008C27FE">
              <w:rPr>
                <w:bCs/>
                <w:iCs/>
                <w:lang w:eastAsia="zh-CN"/>
              </w:rPr>
              <w:t>The approach shall be generic to cover all possible extension cases, including symmetric, asymmetric and different extension ratios</w:t>
            </w:r>
          </w:p>
          <w:p w14:paraId="00E5450E" w14:textId="77777777" w:rsidR="008C27FE" w:rsidRPr="008C27FE" w:rsidRDefault="008C27FE" w:rsidP="008C27FE">
            <w:pPr>
              <w:rPr>
                <w:iCs/>
                <w:lang w:val="en-US" w:eastAsia="zh-CN"/>
              </w:rPr>
            </w:pPr>
          </w:p>
          <w:p w14:paraId="7696CFFF" w14:textId="77777777" w:rsidR="008C27FE" w:rsidRPr="008C27FE" w:rsidRDefault="008C27FE" w:rsidP="008C27FE">
            <w:pPr>
              <w:rPr>
                <w:iCs/>
                <w:lang w:val="en-US" w:eastAsia="zh-CN"/>
              </w:rPr>
            </w:pPr>
          </w:p>
          <w:p w14:paraId="12B66666" w14:textId="77777777" w:rsidR="008C27FE" w:rsidRPr="008C27FE" w:rsidRDefault="008C27FE" w:rsidP="008C27FE">
            <w:pPr>
              <w:rPr>
                <w:lang w:val="sv-SE" w:eastAsia="zh-CN"/>
              </w:rPr>
            </w:pPr>
            <w:r w:rsidRPr="008C27FE">
              <w:rPr>
                <w:lang w:val="sv-SE" w:eastAsia="zh-CN"/>
              </w:rPr>
              <w:t>Sub-topic 1-2: Applicable requirements</w:t>
            </w:r>
          </w:p>
          <w:p w14:paraId="7A830056" w14:textId="77777777" w:rsidR="008C27FE" w:rsidRPr="008C27FE" w:rsidRDefault="008C27FE" w:rsidP="008C27FE">
            <w:pPr>
              <w:rPr>
                <w:b/>
                <w:u w:val="single"/>
                <w:lang w:val="en-US" w:eastAsia="zh-CN"/>
              </w:rPr>
            </w:pPr>
            <w:r w:rsidRPr="008C27FE">
              <w:rPr>
                <w:b/>
                <w:u w:val="single"/>
                <w:lang w:val="en-US" w:eastAsia="zh-CN"/>
              </w:rPr>
              <w:t>Issue 1-2-1: Derivation of the extended IBE</w:t>
            </w:r>
          </w:p>
          <w:p w14:paraId="0EB0E6AB" w14:textId="77777777" w:rsidR="008C27FE" w:rsidRPr="008C27FE" w:rsidRDefault="008C27FE" w:rsidP="008C27FE">
            <w:pPr>
              <w:numPr>
                <w:ilvl w:val="0"/>
                <w:numId w:val="7"/>
              </w:numPr>
              <w:rPr>
                <w:iCs/>
                <w:lang w:eastAsia="zh-CN"/>
              </w:rPr>
            </w:pPr>
            <w:r w:rsidRPr="008C27FE">
              <w:rPr>
                <w:iCs/>
                <w:lang w:eastAsia="zh-CN"/>
              </w:rPr>
              <w:t xml:space="preserve">Agreement in main session: </w:t>
            </w:r>
          </w:p>
          <w:p w14:paraId="338DF8AD" w14:textId="77777777" w:rsidR="008C27FE" w:rsidRPr="008C27FE" w:rsidRDefault="008C27FE" w:rsidP="008C27FE">
            <w:pPr>
              <w:numPr>
                <w:ilvl w:val="0"/>
                <w:numId w:val="8"/>
              </w:numPr>
              <w:rPr>
                <w:lang w:eastAsia="zh-CN"/>
              </w:rPr>
            </w:pPr>
            <w:r w:rsidRPr="008C27FE">
              <w:rPr>
                <w:lang w:eastAsia="zh-CN"/>
              </w:rPr>
              <w:t>Fixed IBE used for extended CBW at each side of UE CBW as the baseline, the value is derived from the outmost allocated RB of UE CBW (illustrated in a figure to be developed)</w:t>
            </w:r>
          </w:p>
          <w:p w14:paraId="6889D46B" w14:textId="77777777" w:rsidR="008C27FE" w:rsidRPr="008C27FE" w:rsidRDefault="008C27FE" w:rsidP="008C27FE">
            <w:pPr>
              <w:numPr>
                <w:ilvl w:val="1"/>
                <w:numId w:val="8"/>
              </w:numPr>
              <w:rPr>
                <w:lang w:eastAsia="zh-CN"/>
              </w:rPr>
            </w:pPr>
            <w:r w:rsidRPr="008C27FE">
              <w:rPr>
                <w:lang w:eastAsia="zh-CN"/>
              </w:rPr>
              <w:t xml:space="preserve">The details and the related test cases can be discussed and decided later. </w:t>
            </w:r>
          </w:p>
          <w:p w14:paraId="0AA70955" w14:textId="77777777" w:rsidR="008C27FE" w:rsidRPr="008C27FE" w:rsidRDefault="008C27FE" w:rsidP="008C27FE">
            <w:pPr>
              <w:numPr>
                <w:ilvl w:val="1"/>
                <w:numId w:val="8"/>
              </w:numPr>
              <w:rPr>
                <w:lang w:eastAsia="zh-CN"/>
              </w:rPr>
            </w:pPr>
            <w:r w:rsidRPr="008C27FE">
              <w:rPr>
                <w:lang w:eastAsia="zh-CN"/>
              </w:rPr>
              <w:t>If significant issue is identified, other options can be further considered.</w:t>
            </w:r>
          </w:p>
          <w:p w14:paraId="451DAA0A" w14:textId="77777777" w:rsidR="008C27FE" w:rsidRPr="008C27FE" w:rsidRDefault="008C27FE" w:rsidP="008C27FE">
            <w:pPr>
              <w:rPr>
                <w:iCs/>
                <w:lang w:eastAsia="zh-CN"/>
              </w:rPr>
            </w:pPr>
          </w:p>
          <w:p w14:paraId="1E112943" w14:textId="77777777" w:rsidR="008C27FE" w:rsidRPr="008C27FE" w:rsidRDefault="008C27FE" w:rsidP="008C27FE">
            <w:pPr>
              <w:numPr>
                <w:ilvl w:val="0"/>
                <w:numId w:val="7"/>
              </w:numPr>
              <w:rPr>
                <w:iCs/>
                <w:lang w:eastAsia="zh-CN"/>
              </w:rPr>
            </w:pPr>
            <w:r w:rsidRPr="008C27FE">
              <w:rPr>
                <w:iCs/>
                <w:lang w:eastAsia="zh-CN"/>
              </w:rPr>
              <w:t xml:space="preserve">WF </w:t>
            </w:r>
          </w:p>
          <w:p w14:paraId="1368AAD6" w14:textId="77777777" w:rsidR="008C27FE" w:rsidRPr="008C27FE" w:rsidRDefault="008C27FE" w:rsidP="008C27FE">
            <w:pPr>
              <w:rPr>
                <w:iCs/>
                <w:lang w:eastAsia="zh-CN"/>
              </w:rPr>
            </w:pPr>
            <w:r w:rsidRPr="008C27FE">
              <w:rPr>
                <w:iCs/>
                <w:lang w:eastAsia="zh-CN"/>
              </w:rPr>
              <w:t>Further discuss whether to apply the extended IBE in the GB of extended CBW.</w:t>
            </w:r>
          </w:p>
          <w:p w14:paraId="316E8FC3" w14:textId="77777777" w:rsidR="008C27FE" w:rsidRPr="008C27FE" w:rsidRDefault="008C27FE" w:rsidP="008C27FE">
            <w:pPr>
              <w:numPr>
                <w:ilvl w:val="0"/>
                <w:numId w:val="8"/>
              </w:numPr>
              <w:rPr>
                <w:lang w:eastAsia="zh-CN"/>
              </w:rPr>
            </w:pPr>
            <w:r w:rsidRPr="008C27FE">
              <w:rPr>
                <w:lang w:eastAsia="zh-CN"/>
              </w:rPr>
              <w:t>Option1: Yes</w:t>
            </w:r>
          </w:p>
          <w:p w14:paraId="798DF245" w14:textId="77777777" w:rsidR="008C27FE" w:rsidRPr="008C27FE" w:rsidRDefault="008C27FE" w:rsidP="008C27FE">
            <w:pPr>
              <w:rPr>
                <w:iCs/>
                <w:lang w:eastAsia="zh-CN"/>
              </w:rPr>
            </w:pPr>
          </w:p>
          <w:p w14:paraId="55943761" w14:textId="2B48401B" w:rsidR="008C27FE" w:rsidRPr="008C27FE" w:rsidRDefault="008C27FE" w:rsidP="008C27FE">
            <w:pPr>
              <w:rPr>
                <w:iCs/>
                <w:lang w:eastAsia="zh-CN"/>
              </w:rPr>
            </w:pPr>
            <w:r w:rsidRPr="008C27FE">
              <w:rPr>
                <w:iCs/>
                <w:lang w:eastAsia="zh-CN"/>
              </w:rPr>
              <w:lastRenderedPageBreak/>
              <w:t xml:space="preserve">                       </w:t>
            </w:r>
            <w:r w:rsidRPr="008C27FE">
              <w:rPr>
                <w:noProof/>
                <w:lang w:eastAsia="zh-CN"/>
              </w:rPr>
              <w:drawing>
                <wp:inline distT="0" distB="0" distL="0" distR="0" wp14:anchorId="62782435" wp14:editId="074CE05F">
                  <wp:extent cx="4216400" cy="1720850"/>
                  <wp:effectExtent l="0" t="0" r="0" b="0"/>
                  <wp:docPr id="1467474859" name="Picture 3"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diagram of a diagram of a company&#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6400" cy="1720850"/>
                          </a:xfrm>
                          <a:prstGeom prst="rect">
                            <a:avLst/>
                          </a:prstGeom>
                          <a:noFill/>
                          <a:ln>
                            <a:noFill/>
                          </a:ln>
                        </pic:spPr>
                      </pic:pic>
                    </a:graphicData>
                  </a:graphic>
                </wp:inline>
              </w:drawing>
            </w:r>
          </w:p>
          <w:p w14:paraId="321D56E3" w14:textId="77777777" w:rsidR="008C27FE" w:rsidRPr="008C27FE" w:rsidRDefault="008C27FE" w:rsidP="008C27FE">
            <w:pPr>
              <w:numPr>
                <w:ilvl w:val="0"/>
                <w:numId w:val="8"/>
              </w:numPr>
              <w:rPr>
                <w:lang w:eastAsia="zh-CN"/>
              </w:rPr>
            </w:pPr>
            <w:r w:rsidRPr="008C27FE">
              <w:rPr>
                <w:lang w:eastAsia="zh-CN"/>
              </w:rPr>
              <w:t>Option2: No</w:t>
            </w:r>
          </w:p>
          <w:p w14:paraId="2A9B035B" w14:textId="77777777" w:rsidR="008C27FE" w:rsidRPr="008C27FE" w:rsidRDefault="008C27FE" w:rsidP="008C27FE">
            <w:pPr>
              <w:rPr>
                <w:iCs/>
                <w:lang w:eastAsia="zh-CN"/>
              </w:rPr>
            </w:pPr>
            <w:r w:rsidRPr="008C27FE">
              <w:rPr>
                <w:lang w:val="en-US" w:eastAsia="zh-CN"/>
              </w:rPr>
              <w:object w:dxaOrig="5440" w:dyaOrig="1990" w14:anchorId="3611F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8pt;height:99.6pt;mso-width-percent:0;mso-height-percent:0;mso-width-percent:0;mso-height-percent:0" o:ole="">
                  <v:imagedata r:id="rId14" o:title=""/>
                </v:shape>
                <o:OLEObject Type="Embed" ProgID="Visio.Drawing.15" ShapeID="_x0000_i1025" DrawAspect="Content" ObjectID="_1816766547" r:id="rId15"/>
              </w:object>
            </w:r>
          </w:p>
          <w:p w14:paraId="17DC7913" w14:textId="77777777" w:rsidR="008C27FE" w:rsidRPr="008C27FE" w:rsidRDefault="008C27FE" w:rsidP="008C27FE">
            <w:pPr>
              <w:rPr>
                <w:iCs/>
                <w:lang w:eastAsia="zh-CN"/>
              </w:rPr>
            </w:pPr>
          </w:p>
          <w:p w14:paraId="001D9E88" w14:textId="77777777" w:rsidR="008C27FE" w:rsidRPr="008C27FE" w:rsidRDefault="008C27FE" w:rsidP="008C27FE">
            <w:pPr>
              <w:rPr>
                <w:b/>
                <w:u w:val="single"/>
                <w:lang w:val="en-US" w:eastAsia="zh-CN"/>
              </w:rPr>
            </w:pPr>
            <w:r w:rsidRPr="008C27FE">
              <w:rPr>
                <w:b/>
                <w:u w:val="single"/>
                <w:lang w:val="en-US" w:eastAsia="zh-CN"/>
              </w:rPr>
              <w:t xml:space="preserve">Issue 1-2-2: Relaxation of the extended IBE  </w:t>
            </w:r>
          </w:p>
          <w:p w14:paraId="0B57659B" w14:textId="77777777" w:rsidR="008C27FE" w:rsidRPr="008C27FE" w:rsidRDefault="008C27FE" w:rsidP="008C27FE">
            <w:pPr>
              <w:numPr>
                <w:ilvl w:val="0"/>
                <w:numId w:val="8"/>
              </w:numPr>
              <w:rPr>
                <w:lang w:eastAsia="zh-CN"/>
              </w:rPr>
            </w:pPr>
            <w:r w:rsidRPr="008C27FE">
              <w:rPr>
                <w:lang w:eastAsia="zh-CN"/>
              </w:rPr>
              <w:t xml:space="preserve">Options </w:t>
            </w:r>
          </w:p>
          <w:p w14:paraId="32E1A681" w14:textId="77777777" w:rsidR="008C27FE" w:rsidRPr="008C27FE" w:rsidRDefault="008C27FE" w:rsidP="008C27FE">
            <w:pPr>
              <w:numPr>
                <w:ilvl w:val="1"/>
                <w:numId w:val="8"/>
              </w:numPr>
              <w:rPr>
                <w:lang w:eastAsia="zh-CN"/>
              </w:rPr>
            </w:pPr>
            <w:r w:rsidRPr="008C27FE">
              <w:rPr>
                <w:lang w:eastAsia="zh-CN"/>
              </w:rPr>
              <w:t>Option 1: using BPSK EVM in the IBE formula for all extended RBs</w:t>
            </w:r>
          </w:p>
          <w:p w14:paraId="15BD77C0" w14:textId="77777777" w:rsidR="008C27FE" w:rsidRPr="008C27FE" w:rsidRDefault="008C27FE" w:rsidP="008C27FE">
            <w:pPr>
              <w:numPr>
                <w:ilvl w:val="1"/>
                <w:numId w:val="8"/>
              </w:numPr>
              <w:rPr>
                <w:lang w:eastAsia="zh-CN"/>
              </w:rPr>
            </w:pPr>
            <w:r w:rsidRPr="008C27FE">
              <w:rPr>
                <w:lang w:eastAsia="zh-CN"/>
              </w:rPr>
              <w:t>Option 2: no relaxation is needed.</w:t>
            </w:r>
          </w:p>
          <w:p w14:paraId="20A7C3A0" w14:textId="77777777" w:rsidR="008C27FE" w:rsidRPr="008C27FE" w:rsidRDefault="008C27FE" w:rsidP="008C27FE">
            <w:pPr>
              <w:numPr>
                <w:ilvl w:val="0"/>
                <w:numId w:val="8"/>
              </w:numPr>
              <w:rPr>
                <w:lang w:eastAsia="zh-CN"/>
              </w:rPr>
            </w:pPr>
            <w:r w:rsidRPr="008C27FE">
              <w:rPr>
                <w:lang w:eastAsia="zh-CN"/>
              </w:rPr>
              <w:t>WF</w:t>
            </w:r>
          </w:p>
          <w:p w14:paraId="5F089C2A" w14:textId="77777777" w:rsidR="008C27FE" w:rsidRPr="008C27FE" w:rsidRDefault="008C27FE" w:rsidP="008C27FE">
            <w:pPr>
              <w:numPr>
                <w:ilvl w:val="1"/>
                <w:numId w:val="8"/>
              </w:numPr>
              <w:rPr>
                <w:lang w:eastAsia="zh-CN"/>
              </w:rPr>
            </w:pPr>
            <w:r w:rsidRPr="008C27FE">
              <w:rPr>
                <w:lang w:eastAsia="zh-CN"/>
              </w:rPr>
              <w:t>If there is no obvious system performance impact observed, option 1 is adopted</w:t>
            </w:r>
          </w:p>
          <w:p w14:paraId="685BE0F1" w14:textId="77777777" w:rsidR="008C27FE" w:rsidRPr="008C27FE" w:rsidRDefault="008C27FE" w:rsidP="008C27FE">
            <w:pPr>
              <w:rPr>
                <w:lang w:eastAsia="zh-CN"/>
              </w:rPr>
            </w:pPr>
          </w:p>
          <w:p w14:paraId="27D17271" w14:textId="77777777" w:rsidR="008C27FE" w:rsidRPr="008C27FE" w:rsidRDefault="008C27FE" w:rsidP="008C27FE">
            <w:pPr>
              <w:rPr>
                <w:lang w:eastAsia="zh-CN"/>
              </w:rPr>
            </w:pPr>
          </w:p>
          <w:p w14:paraId="29201A51" w14:textId="77777777" w:rsidR="008C27FE" w:rsidRPr="008C27FE" w:rsidRDefault="008C27FE" w:rsidP="008C27FE">
            <w:pPr>
              <w:rPr>
                <w:lang w:val="en-US" w:eastAsia="zh-CN"/>
              </w:rPr>
            </w:pPr>
            <w:r w:rsidRPr="008C27FE">
              <w:rPr>
                <w:lang w:val="en-US" w:eastAsia="zh-CN"/>
              </w:rPr>
              <w:t>Sub-topic 1-3: Signaling</w:t>
            </w:r>
          </w:p>
          <w:p w14:paraId="4F9E50EB" w14:textId="77777777" w:rsidR="008C27FE" w:rsidRPr="008C27FE" w:rsidRDefault="008C27FE" w:rsidP="008C27FE">
            <w:pPr>
              <w:rPr>
                <w:b/>
                <w:u w:val="single"/>
                <w:lang w:val="en-US" w:eastAsia="zh-CN"/>
              </w:rPr>
            </w:pPr>
            <w:r w:rsidRPr="008C27FE">
              <w:rPr>
                <w:b/>
                <w:u w:val="single"/>
                <w:lang w:val="en-US" w:eastAsia="zh-CN"/>
              </w:rPr>
              <w:t>Issue 1-3-1: NW signaling</w:t>
            </w:r>
          </w:p>
          <w:p w14:paraId="079329C1" w14:textId="77777777" w:rsidR="008C27FE" w:rsidRPr="008C27FE" w:rsidRDefault="008C27FE" w:rsidP="008C27FE">
            <w:pPr>
              <w:numPr>
                <w:ilvl w:val="0"/>
                <w:numId w:val="7"/>
              </w:numPr>
              <w:rPr>
                <w:iCs/>
                <w:lang w:eastAsia="zh-CN"/>
              </w:rPr>
            </w:pPr>
            <w:r w:rsidRPr="008C27FE">
              <w:rPr>
                <w:iCs/>
                <w:lang w:eastAsia="zh-CN"/>
              </w:rPr>
              <w:t xml:space="preserve">Agreement in main session: </w:t>
            </w:r>
          </w:p>
          <w:p w14:paraId="33B5978C" w14:textId="77777777" w:rsidR="008C27FE" w:rsidRPr="008C27FE" w:rsidRDefault="008C27FE" w:rsidP="008C27FE">
            <w:pPr>
              <w:numPr>
                <w:ilvl w:val="0"/>
                <w:numId w:val="8"/>
              </w:numPr>
              <w:rPr>
                <w:lang w:eastAsia="zh-CN"/>
              </w:rPr>
            </w:pPr>
            <w:r w:rsidRPr="008C27FE">
              <w:rPr>
                <w:lang w:eastAsia="zh-CN"/>
              </w:rPr>
              <w:t xml:space="preserve">The power enhancement feature is enabled by the gNB RRC signalling according to UE capabilities, </w:t>
            </w:r>
          </w:p>
          <w:p w14:paraId="5883A5CF" w14:textId="77777777" w:rsidR="008C27FE" w:rsidRPr="008C27FE" w:rsidRDefault="008C27FE" w:rsidP="008C27FE">
            <w:pPr>
              <w:numPr>
                <w:ilvl w:val="1"/>
                <w:numId w:val="8"/>
              </w:numPr>
              <w:rPr>
                <w:lang w:eastAsia="zh-CN"/>
              </w:rPr>
            </w:pPr>
            <w:r w:rsidRPr="008C27FE">
              <w:rPr>
                <w:lang w:eastAsia="zh-CN"/>
              </w:rPr>
              <w:t>The details of the signaling including the contents are FFS</w:t>
            </w:r>
          </w:p>
          <w:p w14:paraId="4D7CC8C5" w14:textId="77777777" w:rsidR="008C27FE" w:rsidRPr="008C27FE" w:rsidRDefault="008C27FE" w:rsidP="008C27FE">
            <w:pPr>
              <w:numPr>
                <w:ilvl w:val="0"/>
                <w:numId w:val="7"/>
              </w:numPr>
              <w:rPr>
                <w:iCs/>
                <w:lang w:eastAsia="zh-CN"/>
              </w:rPr>
            </w:pPr>
            <w:r w:rsidRPr="008C27FE">
              <w:rPr>
                <w:iCs/>
                <w:lang w:eastAsia="zh-CN"/>
              </w:rPr>
              <w:t xml:space="preserve">WF </w:t>
            </w:r>
          </w:p>
          <w:p w14:paraId="472F0DD9" w14:textId="77777777" w:rsidR="008C27FE" w:rsidRPr="008C27FE" w:rsidRDefault="008C27FE" w:rsidP="008C27FE">
            <w:pPr>
              <w:numPr>
                <w:ilvl w:val="0"/>
                <w:numId w:val="8"/>
              </w:numPr>
              <w:rPr>
                <w:lang w:eastAsia="zh-CN"/>
              </w:rPr>
            </w:pPr>
            <w:r w:rsidRPr="008C27FE">
              <w:rPr>
                <w:lang w:eastAsia="zh-CN"/>
              </w:rPr>
              <w:t>It is up to the NW to judge the gap width on both sides of the UE</w:t>
            </w:r>
          </w:p>
          <w:p w14:paraId="73332754" w14:textId="77777777" w:rsidR="008C27FE" w:rsidRPr="008C27FE" w:rsidRDefault="008C27FE" w:rsidP="008C27FE">
            <w:pPr>
              <w:numPr>
                <w:ilvl w:val="0"/>
                <w:numId w:val="8"/>
              </w:numPr>
              <w:rPr>
                <w:lang w:eastAsia="zh-CN"/>
              </w:rPr>
            </w:pPr>
            <w:r w:rsidRPr="008C27FE">
              <w:rPr>
                <w:lang w:eastAsia="zh-CN"/>
              </w:rPr>
              <w:t xml:space="preserve">NW sends info of extension ratio (at least 1/2) per side </w:t>
            </w:r>
          </w:p>
          <w:p w14:paraId="0C78B821" w14:textId="77777777" w:rsidR="008C27FE" w:rsidRPr="008C27FE" w:rsidRDefault="008C27FE" w:rsidP="008C27FE">
            <w:pPr>
              <w:rPr>
                <w:iCs/>
                <w:lang w:eastAsia="zh-CN"/>
              </w:rPr>
            </w:pPr>
          </w:p>
          <w:p w14:paraId="0E3C9226" w14:textId="77777777" w:rsidR="008C27FE" w:rsidRPr="008C27FE" w:rsidRDefault="008C27FE" w:rsidP="008C27FE">
            <w:pPr>
              <w:rPr>
                <w:b/>
                <w:u w:val="single"/>
                <w:lang w:val="en-US" w:eastAsia="zh-CN"/>
              </w:rPr>
            </w:pPr>
            <w:r w:rsidRPr="008C27FE">
              <w:rPr>
                <w:b/>
                <w:u w:val="single"/>
                <w:lang w:val="en-US" w:eastAsia="zh-CN"/>
              </w:rPr>
              <w:t>Issue 1-3-2: UE capability</w:t>
            </w:r>
          </w:p>
          <w:p w14:paraId="44BF6C35" w14:textId="77777777" w:rsidR="008C27FE" w:rsidRPr="008C27FE" w:rsidRDefault="008C27FE" w:rsidP="008C27FE">
            <w:pPr>
              <w:numPr>
                <w:ilvl w:val="0"/>
                <w:numId w:val="7"/>
              </w:numPr>
              <w:rPr>
                <w:iCs/>
                <w:lang w:eastAsia="zh-CN"/>
              </w:rPr>
            </w:pPr>
            <w:r w:rsidRPr="008C27FE">
              <w:rPr>
                <w:iCs/>
                <w:lang w:eastAsia="zh-CN"/>
              </w:rPr>
              <w:t xml:space="preserve">Agreement in main session: </w:t>
            </w:r>
          </w:p>
          <w:p w14:paraId="7EA71420" w14:textId="77777777" w:rsidR="008C27FE" w:rsidRPr="008C27FE" w:rsidRDefault="008C27FE" w:rsidP="008C27FE">
            <w:pPr>
              <w:numPr>
                <w:ilvl w:val="0"/>
                <w:numId w:val="8"/>
              </w:numPr>
              <w:rPr>
                <w:lang w:eastAsia="zh-CN"/>
              </w:rPr>
            </w:pPr>
            <w:r w:rsidRPr="008C27FE">
              <w:rPr>
                <w:lang w:eastAsia="zh-CN"/>
              </w:rPr>
              <w:t>No separate UE capabilities for scenario 1 and scenario 2</w:t>
            </w:r>
          </w:p>
          <w:p w14:paraId="6ABC1EE3" w14:textId="77777777" w:rsidR="008C27FE" w:rsidRPr="008C27FE" w:rsidRDefault="008C27FE" w:rsidP="008C27FE">
            <w:pPr>
              <w:numPr>
                <w:ilvl w:val="0"/>
                <w:numId w:val="8"/>
              </w:numPr>
              <w:rPr>
                <w:lang w:eastAsia="zh-CN"/>
              </w:rPr>
            </w:pPr>
            <w:r w:rsidRPr="008C27FE">
              <w:rPr>
                <w:lang w:eastAsia="zh-CN"/>
              </w:rPr>
              <w:lastRenderedPageBreak/>
              <w:t>Capability 1: Indicates whether UE supports MPR reduction for single UL carrier with 1/2*UE CBW extension only</w:t>
            </w:r>
          </w:p>
          <w:p w14:paraId="4DF9CFB1" w14:textId="77777777" w:rsidR="008C27FE" w:rsidRPr="008C27FE" w:rsidRDefault="008C27FE" w:rsidP="008C27FE">
            <w:pPr>
              <w:numPr>
                <w:ilvl w:val="1"/>
                <w:numId w:val="8"/>
              </w:numPr>
              <w:rPr>
                <w:lang w:eastAsia="zh-CN"/>
              </w:rPr>
            </w:pPr>
            <w:r w:rsidRPr="008C27FE">
              <w:rPr>
                <w:lang w:eastAsia="zh-CN"/>
              </w:rPr>
              <w:t>Both dual-sided and single sided cases are supported.</w:t>
            </w:r>
          </w:p>
          <w:p w14:paraId="03A1A25B" w14:textId="77777777" w:rsidR="008C27FE" w:rsidRPr="008C27FE" w:rsidRDefault="008C27FE" w:rsidP="008C27FE">
            <w:pPr>
              <w:numPr>
                <w:ilvl w:val="0"/>
                <w:numId w:val="8"/>
              </w:numPr>
              <w:rPr>
                <w:lang w:eastAsia="zh-CN"/>
              </w:rPr>
            </w:pPr>
            <w:r w:rsidRPr="008C27FE">
              <w:rPr>
                <w:lang w:eastAsia="zh-CN"/>
              </w:rPr>
              <w:t>Capability 2: Indicates whether UE supports MPR reduction for single UL carrier with both ½ and 1/4*UE CBW extension</w:t>
            </w:r>
          </w:p>
          <w:p w14:paraId="6ADE237F" w14:textId="77777777" w:rsidR="008C27FE" w:rsidRPr="008C27FE" w:rsidRDefault="008C27FE" w:rsidP="008C27FE">
            <w:pPr>
              <w:numPr>
                <w:ilvl w:val="1"/>
                <w:numId w:val="8"/>
              </w:numPr>
              <w:rPr>
                <w:lang w:eastAsia="zh-CN"/>
              </w:rPr>
            </w:pPr>
            <w:r w:rsidRPr="008C27FE">
              <w:rPr>
                <w:lang w:eastAsia="zh-CN"/>
              </w:rPr>
              <w:t>Both dual-sided symmetric and single sided cases are supported.</w:t>
            </w:r>
          </w:p>
          <w:p w14:paraId="67049FF1" w14:textId="77777777" w:rsidR="008C27FE" w:rsidRPr="008C27FE" w:rsidRDefault="008C27FE" w:rsidP="008C27FE">
            <w:pPr>
              <w:numPr>
                <w:ilvl w:val="1"/>
                <w:numId w:val="8"/>
              </w:numPr>
              <w:rPr>
                <w:lang w:eastAsia="zh-CN"/>
              </w:rPr>
            </w:pPr>
            <w:r w:rsidRPr="008C27FE">
              <w:rPr>
                <w:lang w:eastAsia="zh-CN"/>
              </w:rPr>
              <w:t xml:space="preserve">For dual-sided case, it is FFS if asymmetric cases and a separated capability is introduced. </w:t>
            </w:r>
          </w:p>
          <w:p w14:paraId="3778D477" w14:textId="77777777" w:rsidR="008C27FE" w:rsidRPr="008C27FE" w:rsidRDefault="008C27FE" w:rsidP="008C27FE">
            <w:pPr>
              <w:numPr>
                <w:ilvl w:val="0"/>
                <w:numId w:val="8"/>
              </w:numPr>
              <w:rPr>
                <w:lang w:eastAsia="zh-CN"/>
              </w:rPr>
            </w:pPr>
            <w:r w:rsidRPr="008C27FE">
              <w:rPr>
                <w:lang w:eastAsia="zh-CN"/>
              </w:rPr>
              <w:t>Note: the other ratio number depends on discussion of issue 1-1-1</w:t>
            </w:r>
          </w:p>
          <w:p w14:paraId="78958A0D" w14:textId="77777777" w:rsidR="008C27FE" w:rsidRDefault="008C27FE" w:rsidP="008C27FE">
            <w:pPr>
              <w:rPr>
                <w:lang w:eastAsia="zh-CN"/>
              </w:rPr>
            </w:pPr>
          </w:p>
        </w:tc>
      </w:tr>
    </w:tbl>
    <w:p w14:paraId="7751DC48" w14:textId="7F310D07" w:rsidR="008C27FE" w:rsidRPr="00733E1B" w:rsidRDefault="00733E1B" w:rsidP="008C27FE">
      <w:pPr>
        <w:rPr>
          <w:u w:val="single"/>
          <w:lang w:eastAsia="zh-CN"/>
        </w:rPr>
      </w:pPr>
      <w:r w:rsidRPr="00733E1B">
        <w:rPr>
          <w:u w:val="single"/>
          <w:lang w:eastAsia="zh-CN"/>
        </w:rPr>
        <w:lastRenderedPageBreak/>
        <w:t>Extension configuration flexibility:</w:t>
      </w:r>
    </w:p>
    <w:p w14:paraId="3BE981AD" w14:textId="2C13CB77" w:rsidR="003C35BC" w:rsidRDefault="003C35BC" w:rsidP="003C35BC">
      <w:pPr>
        <w:rPr>
          <w:bCs/>
          <w:lang w:val="en-US" w:eastAsia="zh-CN"/>
        </w:rPr>
      </w:pPr>
      <w:r>
        <w:rPr>
          <w:lang w:eastAsia="zh-CN"/>
        </w:rPr>
        <w:t xml:space="preserve">Concerning the </w:t>
      </w:r>
      <w:r w:rsidRPr="003C35BC">
        <w:rPr>
          <w:bCs/>
          <w:lang w:val="en-US" w:eastAsia="zh-CN"/>
        </w:rPr>
        <w:t>Issue 1-1-1: Extension values/ratios</w:t>
      </w:r>
      <w:r>
        <w:rPr>
          <w:bCs/>
          <w:lang w:val="en-US" w:eastAsia="zh-CN"/>
        </w:rPr>
        <w:t xml:space="preserve">, the channel extension should be flexible enough to enhance MPR for wide range of RB allocation and different scenarios, so it is preferable to support symmetric and asymmetric dual-sided extension in addition to the single sided case. Hence, NW should be able to configure the extension factor for each side separately. </w:t>
      </w:r>
    </w:p>
    <w:p w14:paraId="34B4EBDE" w14:textId="11F06F07" w:rsidR="003C35BC" w:rsidRDefault="003C35BC" w:rsidP="003C35BC">
      <w:pPr>
        <w:rPr>
          <w:b/>
          <w:lang w:val="en-US" w:eastAsia="zh-CN"/>
        </w:rPr>
      </w:pPr>
      <w:r w:rsidRPr="00143E42">
        <w:rPr>
          <w:b/>
          <w:lang w:val="en-US" w:eastAsia="zh-CN"/>
        </w:rPr>
        <w:t>Proposal 1: RAN4 should support</w:t>
      </w:r>
      <w:r w:rsidR="001C1488">
        <w:rPr>
          <w:b/>
          <w:lang w:val="en-US" w:eastAsia="zh-CN"/>
        </w:rPr>
        <w:t xml:space="preserve"> in </w:t>
      </w:r>
      <w:r w:rsidR="001C1488" w:rsidRPr="00143E42">
        <w:rPr>
          <w:b/>
          <w:lang w:val="en-US" w:eastAsia="zh-CN"/>
        </w:rPr>
        <w:t>rel-19</w:t>
      </w:r>
      <w:r w:rsidRPr="00143E42">
        <w:rPr>
          <w:b/>
          <w:lang w:val="en-US" w:eastAsia="zh-CN"/>
        </w:rPr>
        <w:t xml:space="preserve"> symmetric and asymmetric dual-sided extension in addition to the single-sided case based on NW configuration.  </w:t>
      </w:r>
    </w:p>
    <w:p w14:paraId="65869125" w14:textId="0A217070" w:rsidR="00733E1B" w:rsidRPr="00733E1B" w:rsidRDefault="00733E1B" w:rsidP="003C35BC">
      <w:pPr>
        <w:rPr>
          <w:u w:val="single"/>
          <w:lang w:val="en-US" w:eastAsia="zh-CN"/>
        </w:rPr>
      </w:pPr>
      <w:r w:rsidRPr="00733E1B">
        <w:rPr>
          <w:u w:val="single"/>
          <w:lang w:val="en-US" w:eastAsia="zh-CN"/>
        </w:rPr>
        <w:t xml:space="preserve">UE guard band definition for rel-19 power domain MPR </w:t>
      </w:r>
      <w:r w:rsidR="002E5146" w:rsidRPr="00733E1B">
        <w:rPr>
          <w:u w:val="single"/>
          <w:lang w:val="en-US" w:eastAsia="zh-CN"/>
        </w:rPr>
        <w:t>enhancements</w:t>
      </w:r>
      <w:r w:rsidRPr="00733E1B">
        <w:rPr>
          <w:u w:val="single"/>
          <w:lang w:val="en-US" w:eastAsia="zh-CN"/>
        </w:rPr>
        <w:t>:</w:t>
      </w:r>
    </w:p>
    <w:p w14:paraId="34F96C8C" w14:textId="5680A2B2" w:rsidR="00295814" w:rsidRPr="00E11563" w:rsidRDefault="00143E42" w:rsidP="008C27FE">
      <w:pPr>
        <w:rPr>
          <w:lang w:val="en-US" w:eastAsia="zh-CN"/>
        </w:rPr>
      </w:pPr>
      <w:r w:rsidRPr="00E11563">
        <w:rPr>
          <w:lang w:val="en-US" w:eastAsia="zh-CN"/>
        </w:rPr>
        <w:t>Concerning the guard band definition</w:t>
      </w:r>
      <w:r w:rsidR="00295814" w:rsidRPr="00E11563">
        <w:rPr>
          <w:lang w:val="en-US" w:eastAsia="zh-CN"/>
        </w:rPr>
        <w:t xml:space="preserve"> </w:t>
      </w:r>
      <w:proofErr w:type="gramStart"/>
      <w:r w:rsidR="00295814" w:rsidRPr="00E11563">
        <w:rPr>
          <w:lang w:val="en-US" w:eastAsia="zh-CN"/>
        </w:rPr>
        <w:t>in order to</w:t>
      </w:r>
      <w:proofErr w:type="gramEnd"/>
      <w:r w:rsidR="00295814" w:rsidRPr="00E11563">
        <w:rPr>
          <w:lang w:val="en-US" w:eastAsia="zh-CN"/>
        </w:rPr>
        <w:t xml:space="preserve"> determine the boundary for the shifted OOBE</w:t>
      </w:r>
      <w:r w:rsidRPr="00E11563">
        <w:rPr>
          <w:lang w:val="en-US" w:eastAsia="zh-CN"/>
        </w:rPr>
        <w:t xml:space="preserve">, </w:t>
      </w:r>
      <w:r w:rsidR="00295814" w:rsidRPr="00E11563">
        <w:rPr>
          <w:lang w:val="en-US" w:eastAsia="zh-CN"/>
        </w:rPr>
        <w:t xml:space="preserve">it should be defined per each side separately to allow gNB configuration flexibility of symmetric and asymmetric dual/single-sided extension (i.e., symmetric/asymmetric guard band size). Hence, </w:t>
      </w:r>
      <w:r w:rsidRPr="00E11563">
        <w:rPr>
          <w:lang w:val="en-US" w:eastAsia="zh-CN"/>
        </w:rPr>
        <w:t xml:space="preserve">UE RF specification </w:t>
      </w:r>
      <w:r w:rsidR="00295814" w:rsidRPr="00E11563">
        <w:rPr>
          <w:lang w:val="en-US" w:eastAsia="zh-CN"/>
        </w:rPr>
        <w:t xml:space="preserve">should </w:t>
      </w:r>
      <w:r w:rsidRPr="00E11563">
        <w:rPr>
          <w:lang w:val="en-US" w:eastAsia="zh-CN"/>
        </w:rPr>
        <w:t>define a single unified guard band per side</w:t>
      </w:r>
      <w:r w:rsidR="00295814" w:rsidRPr="00E11563">
        <w:rPr>
          <w:lang w:val="en-US" w:eastAsia="zh-CN"/>
        </w:rPr>
        <w:t xml:space="preserve"> based on the extension factor, UE channel BW, etc. This new unified guard band covers all [left or right] frequency segments outside UE maximum transmission bandwidth, and it shall be larger than UE minimum guard band size defined in 38.101 Table 5.3.3-1 with extension factor/ratio greater than or equal to zero (legacy rel-18 UE). </w:t>
      </w:r>
    </w:p>
    <w:p w14:paraId="569DF478" w14:textId="7CECC394" w:rsidR="00A47AE0" w:rsidRPr="00E11563" w:rsidRDefault="00295814" w:rsidP="00A47AE0">
      <w:pPr>
        <w:rPr>
          <w:b/>
          <w:bCs/>
          <w:lang w:val="en-US" w:eastAsia="zh-CN"/>
        </w:rPr>
      </w:pPr>
      <w:r w:rsidRPr="00E11563">
        <w:rPr>
          <w:b/>
          <w:bCs/>
          <w:lang w:val="en-US" w:eastAsia="zh-CN"/>
        </w:rPr>
        <w:t>Proposal 2: RAN4 shall specify</w:t>
      </w:r>
      <w:r w:rsidR="001C1488">
        <w:rPr>
          <w:b/>
          <w:bCs/>
          <w:lang w:val="en-US" w:eastAsia="zh-CN"/>
        </w:rPr>
        <w:t xml:space="preserve"> in </w:t>
      </w:r>
      <w:r w:rsidR="001C1488" w:rsidRPr="00E11563">
        <w:rPr>
          <w:b/>
          <w:bCs/>
          <w:lang w:val="en-US" w:eastAsia="zh-CN"/>
        </w:rPr>
        <w:t xml:space="preserve">rel-19 </w:t>
      </w:r>
      <w:r w:rsidRPr="00E11563">
        <w:rPr>
          <w:b/>
          <w:bCs/>
          <w:lang w:val="en-US" w:eastAsia="zh-CN"/>
        </w:rPr>
        <w:t>a unified guard band per side</w:t>
      </w:r>
      <w:r w:rsidR="008B3095" w:rsidRPr="00E11563">
        <w:rPr>
          <w:b/>
          <w:bCs/>
          <w:lang w:val="en-US" w:eastAsia="zh-CN"/>
        </w:rPr>
        <w:t xml:space="preserve"> to determine the boundary for the shifted OOBE for MPR enhancements with single/dual sided symmetric or asymmetric extension. The </w:t>
      </w:r>
      <w:r w:rsidR="001C1488" w:rsidRPr="00E11563">
        <w:rPr>
          <w:b/>
          <w:bCs/>
          <w:lang w:val="en-US" w:eastAsia="zh-CN"/>
        </w:rPr>
        <w:t>unified</w:t>
      </w:r>
      <w:r w:rsidR="008B3095" w:rsidRPr="00E11563">
        <w:rPr>
          <w:b/>
          <w:bCs/>
          <w:lang w:val="en-US" w:eastAsia="zh-CN"/>
        </w:rPr>
        <w:t xml:space="preserve"> guard band size shall be larger than or equal to UE minimum guard band size defined in 38.101-1 Table 5.3.3-1 by considering at least ½, </w:t>
      </w:r>
      <w:proofErr w:type="gramStart"/>
      <w:r w:rsidR="008B3095" w:rsidRPr="00E11563">
        <w:rPr>
          <w:b/>
          <w:bCs/>
          <w:lang w:val="en-US" w:eastAsia="zh-CN"/>
        </w:rPr>
        <w:t>¼  and</w:t>
      </w:r>
      <w:proofErr w:type="gramEnd"/>
      <w:r w:rsidR="008B3095" w:rsidRPr="00E11563">
        <w:rPr>
          <w:b/>
          <w:bCs/>
          <w:lang w:val="en-US" w:eastAsia="zh-CN"/>
        </w:rPr>
        <w:t xml:space="preserve"> zero extension factor/ratio per side</w:t>
      </w:r>
      <w:r w:rsidR="00A47AE0" w:rsidRPr="00E11563">
        <w:rPr>
          <w:b/>
          <w:bCs/>
          <w:lang w:val="en-US" w:eastAsia="zh-CN"/>
        </w:rPr>
        <w:t xml:space="preserve"> as shown below</w:t>
      </w:r>
      <w:r w:rsidR="008B3095" w:rsidRPr="00E11563">
        <w:rPr>
          <w:b/>
          <w:bCs/>
          <w:lang w:val="en-US" w:eastAsia="zh-CN"/>
        </w:rPr>
        <w:t xml:space="preserve">. </w:t>
      </w:r>
    </w:p>
    <w:p w14:paraId="76CFDB70" w14:textId="600C8E2E" w:rsidR="00A47AE0" w:rsidRPr="00E11563" w:rsidRDefault="00A47AE0" w:rsidP="00A47AE0">
      <w:pPr>
        <w:jc w:val="center"/>
        <w:rPr>
          <w:b/>
          <w:bCs/>
          <w:lang w:val="en-US" w:eastAsia="zh-CN"/>
        </w:rPr>
      </w:pPr>
      <w:r w:rsidRPr="00E11563">
        <w:rPr>
          <w:b/>
          <w:bCs/>
          <w:noProof/>
          <w:lang w:val="en-US" w:eastAsia="zh-CN"/>
        </w:rPr>
        <w:drawing>
          <wp:inline distT="0" distB="0" distL="0" distR="0" wp14:anchorId="5CB75466" wp14:editId="05B2F4BD">
            <wp:extent cx="3432919" cy="1099075"/>
            <wp:effectExtent l="0" t="0" r="0" b="6350"/>
            <wp:docPr id="146972556" name="Picture 1"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72556" name="Picture 1" descr="A diagram of a software system&#10;&#10;AI-generated content may be incorrect."/>
                    <pic:cNvPicPr/>
                  </pic:nvPicPr>
                  <pic:blipFill>
                    <a:blip r:embed="rId16"/>
                    <a:stretch>
                      <a:fillRect/>
                    </a:stretch>
                  </pic:blipFill>
                  <pic:spPr>
                    <a:xfrm>
                      <a:off x="0" y="0"/>
                      <a:ext cx="3447203" cy="1103648"/>
                    </a:xfrm>
                    <a:prstGeom prst="rect">
                      <a:avLst/>
                    </a:prstGeom>
                  </pic:spPr>
                </pic:pic>
              </a:graphicData>
            </a:graphic>
          </wp:inline>
        </w:drawing>
      </w:r>
    </w:p>
    <w:p w14:paraId="347AFD87" w14:textId="76B5200D" w:rsidR="00A47AE0" w:rsidRPr="00E11563" w:rsidRDefault="00733E1B" w:rsidP="00733E1B">
      <w:pPr>
        <w:rPr>
          <w:u w:val="single"/>
          <w:lang w:val="en-US" w:eastAsia="zh-CN"/>
        </w:rPr>
      </w:pPr>
      <w:r w:rsidRPr="00E11563">
        <w:rPr>
          <w:u w:val="single"/>
          <w:lang w:val="en-US" w:eastAsia="zh-CN"/>
        </w:rPr>
        <w:t>IBE requirements with UE extended CBW:</w:t>
      </w:r>
    </w:p>
    <w:p w14:paraId="5333032B" w14:textId="452A059E" w:rsidR="00317475" w:rsidRPr="00E11563" w:rsidRDefault="00DA5C66" w:rsidP="00B01797">
      <w:pPr>
        <w:jc w:val="both"/>
        <w:rPr>
          <w:rFonts w:eastAsia="SimSun"/>
          <w:lang w:val="en-US" w:eastAsia="zh-CN"/>
        </w:rPr>
      </w:pPr>
      <w:r w:rsidRPr="00E11563">
        <w:rPr>
          <w:rFonts w:eastAsia="SimSun"/>
          <w:lang w:val="en-US" w:eastAsia="zh-CN"/>
        </w:rPr>
        <w:t xml:space="preserve">The </w:t>
      </w:r>
      <w:r w:rsidR="00CD5C08" w:rsidRPr="00E11563">
        <w:rPr>
          <w:rFonts w:eastAsia="SimSun"/>
          <w:lang w:val="en-US" w:eastAsia="zh-CN"/>
        </w:rPr>
        <w:t xml:space="preserve">extended IBE </w:t>
      </w:r>
      <w:r w:rsidR="00B01797" w:rsidRPr="00E11563">
        <w:rPr>
          <w:rFonts w:eastAsia="SimSun"/>
          <w:lang w:val="en-US" w:eastAsia="zh-CN"/>
        </w:rPr>
        <w:t xml:space="preserve">(In-band Emission) requirements </w:t>
      </w:r>
      <w:r w:rsidRPr="00E11563">
        <w:rPr>
          <w:rFonts w:eastAsia="SimSun"/>
          <w:lang w:val="en-US" w:eastAsia="zh-CN"/>
        </w:rPr>
        <w:t>shall be extended up to UE OOBE boundaries (</w:t>
      </w:r>
      <w:r w:rsidR="001C1488" w:rsidRPr="00E11563">
        <w:rPr>
          <w:rFonts w:eastAsia="SimSun"/>
          <w:lang w:val="en-US" w:eastAsia="zh-CN"/>
        </w:rPr>
        <w:t>i.e.</w:t>
      </w:r>
      <w:r w:rsidRPr="00E11563">
        <w:rPr>
          <w:rFonts w:eastAsia="SimSun"/>
          <w:lang w:val="en-US" w:eastAsia="zh-CN"/>
        </w:rPr>
        <w:t xml:space="preserve"> </w:t>
      </w:r>
      <w:r w:rsidR="001C1488" w:rsidRPr="00E11563">
        <w:rPr>
          <w:rFonts w:eastAsia="SimSun"/>
          <w:lang w:val="en-US" w:eastAsia="zh-CN"/>
        </w:rPr>
        <w:t>extended</w:t>
      </w:r>
      <w:r w:rsidRPr="00E11563">
        <w:rPr>
          <w:rFonts w:eastAsia="SimSun"/>
          <w:lang w:val="en-US" w:eastAsia="zh-CN"/>
        </w:rPr>
        <w:t xml:space="preserve"> UE CBW boundaries) </w:t>
      </w:r>
      <w:proofErr w:type="gramStart"/>
      <w:r w:rsidRPr="00E11563">
        <w:rPr>
          <w:rFonts w:eastAsia="SimSun"/>
          <w:lang w:val="en-US" w:eastAsia="zh-CN"/>
        </w:rPr>
        <w:t>in order to</w:t>
      </w:r>
      <w:proofErr w:type="gramEnd"/>
      <w:r w:rsidRPr="00E11563">
        <w:rPr>
          <w:rFonts w:eastAsia="SimSun"/>
          <w:lang w:val="en-US" w:eastAsia="zh-CN"/>
        </w:rPr>
        <w:t xml:space="preserve"> limit the interferences to other UE possible allocation in the same and/or adjacent cell overlapping with the extended RB. </w:t>
      </w:r>
    </w:p>
    <w:p w14:paraId="076D3BB5" w14:textId="36479278" w:rsidR="00317475" w:rsidRPr="00E11563" w:rsidRDefault="00317475" w:rsidP="00B01797">
      <w:pPr>
        <w:jc w:val="both"/>
        <w:rPr>
          <w:rFonts w:eastAsia="SimSun"/>
          <w:b/>
          <w:lang w:val="en-US" w:eastAsia="zh-CN"/>
        </w:rPr>
      </w:pPr>
      <w:r w:rsidRPr="00E11563">
        <w:rPr>
          <w:rFonts w:eastAsia="SimSun"/>
          <w:b/>
          <w:lang w:val="en-US" w:eastAsia="zh-CN"/>
        </w:rPr>
        <w:t xml:space="preserve">Proposal 3: </w:t>
      </w:r>
      <w:r w:rsidR="00E11563" w:rsidRPr="00E11563">
        <w:rPr>
          <w:rFonts w:eastAsia="SimSun"/>
          <w:b/>
          <w:lang w:val="en-US" w:eastAsia="zh-CN"/>
        </w:rPr>
        <w:t xml:space="preserve">To </w:t>
      </w:r>
      <w:r w:rsidR="00E11563">
        <w:rPr>
          <w:rFonts w:eastAsia="SimSun"/>
          <w:b/>
          <w:lang w:val="en-US" w:eastAsia="zh-CN"/>
        </w:rPr>
        <w:t xml:space="preserve">limit the high </w:t>
      </w:r>
      <w:r w:rsidR="00E11563" w:rsidRPr="00E11563">
        <w:rPr>
          <w:rFonts w:eastAsia="SimSun"/>
          <w:b/>
          <w:lang w:val="en-US" w:eastAsia="zh-CN"/>
        </w:rPr>
        <w:t xml:space="preserve">interference in the network, </w:t>
      </w:r>
      <w:r w:rsidRPr="00E11563">
        <w:rPr>
          <w:rFonts w:eastAsia="SimSun"/>
          <w:b/>
          <w:lang w:val="en-US" w:eastAsia="zh-CN"/>
        </w:rPr>
        <w:t>IBE</w:t>
      </w:r>
      <w:r w:rsidR="00E11563" w:rsidRPr="00E11563">
        <w:rPr>
          <w:rFonts w:eastAsia="SimSun"/>
          <w:b/>
          <w:lang w:val="en-US" w:eastAsia="zh-CN"/>
        </w:rPr>
        <w:t xml:space="preserve"> requirements</w:t>
      </w:r>
      <w:r w:rsidRPr="00E11563">
        <w:rPr>
          <w:rFonts w:eastAsia="SimSun"/>
          <w:b/>
          <w:lang w:val="en-US" w:eastAsia="zh-CN"/>
        </w:rPr>
        <w:t xml:space="preserve"> shall be </w:t>
      </w:r>
      <w:r w:rsidR="00E11563" w:rsidRPr="00E11563">
        <w:rPr>
          <w:rFonts w:eastAsia="SimSun"/>
          <w:b/>
          <w:lang w:val="en-US" w:eastAsia="zh-CN"/>
        </w:rPr>
        <w:t>specified</w:t>
      </w:r>
      <w:r w:rsidR="00E11563">
        <w:rPr>
          <w:rFonts w:eastAsia="SimSun"/>
          <w:b/>
          <w:lang w:val="en-US" w:eastAsia="zh-CN"/>
        </w:rPr>
        <w:t xml:space="preserve"> within the extended UE CBW</w:t>
      </w:r>
      <w:r w:rsidRPr="00E11563">
        <w:rPr>
          <w:rFonts w:eastAsia="SimSun"/>
          <w:b/>
          <w:lang w:val="en-US" w:eastAsia="zh-CN"/>
        </w:rPr>
        <w:t xml:space="preserve"> </w:t>
      </w:r>
      <w:r w:rsidR="00E11563">
        <w:rPr>
          <w:rFonts w:eastAsia="SimSun"/>
          <w:b/>
          <w:lang w:val="en-US" w:eastAsia="zh-CN"/>
        </w:rPr>
        <w:t>(i.e., the shifted</w:t>
      </w:r>
      <w:r w:rsidR="00E11563" w:rsidRPr="00E11563">
        <w:rPr>
          <w:rFonts w:eastAsia="SimSun"/>
          <w:b/>
          <w:lang w:val="en-US" w:eastAsia="zh-CN"/>
        </w:rPr>
        <w:t xml:space="preserve"> OOBE boundary</w:t>
      </w:r>
      <w:r w:rsidR="00E11563">
        <w:rPr>
          <w:rFonts w:eastAsia="SimSun"/>
          <w:b/>
          <w:lang w:val="en-US" w:eastAsia="zh-CN"/>
        </w:rPr>
        <w:t xml:space="preserve">) </w:t>
      </w:r>
      <w:r w:rsidR="00E11563" w:rsidRPr="00E11563">
        <w:rPr>
          <w:rFonts w:eastAsia="SimSun"/>
          <w:b/>
          <w:lang w:val="en-US" w:eastAsia="zh-CN"/>
        </w:rPr>
        <w:t>for</w:t>
      </w:r>
      <w:r w:rsidRPr="00E11563">
        <w:rPr>
          <w:rFonts w:eastAsia="SimSun"/>
          <w:b/>
          <w:lang w:val="en-US" w:eastAsia="zh-CN"/>
        </w:rPr>
        <w:t xml:space="preserve"> all non-allocated RBs </w:t>
      </w:r>
      <w:r w:rsidR="001C1488">
        <w:rPr>
          <w:rFonts w:eastAsia="SimSun"/>
          <w:b/>
          <w:lang w:val="en-US" w:eastAsia="zh-CN"/>
        </w:rPr>
        <w:t>and</w:t>
      </w:r>
      <w:r w:rsidRPr="00E11563">
        <w:rPr>
          <w:rFonts w:eastAsia="SimSun"/>
          <w:b/>
          <w:lang w:val="en-US" w:eastAsia="zh-CN"/>
        </w:rPr>
        <w:t xml:space="preserve"> </w:t>
      </w:r>
      <w:r w:rsidR="001C1488">
        <w:rPr>
          <w:rFonts w:eastAsia="SimSun"/>
          <w:b/>
          <w:lang w:val="en-US" w:eastAsia="zh-CN"/>
        </w:rPr>
        <w:t>possible RB</w:t>
      </w:r>
      <w:r w:rsidR="00E11563" w:rsidRPr="00E11563">
        <w:rPr>
          <w:rFonts w:eastAsia="SimSun"/>
          <w:b/>
          <w:lang w:val="en-US" w:eastAsia="zh-CN"/>
        </w:rPr>
        <w:t xml:space="preserve"> allocation for other UE</w:t>
      </w:r>
      <w:r w:rsidR="001C1488">
        <w:rPr>
          <w:rFonts w:eastAsia="SimSun"/>
          <w:b/>
          <w:lang w:val="en-US" w:eastAsia="zh-CN"/>
        </w:rPr>
        <w:t>(s) in the same and/or adjacent cell</w:t>
      </w:r>
      <w:r w:rsidR="00BC7C84">
        <w:rPr>
          <w:rFonts w:eastAsia="SimSun"/>
          <w:b/>
          <w:lang w:val="en-US" w:eastAsia="zh-CN"/>
        </w:rPr>
        <w:t>s</w:t>
      </w:r>
      <w:r w:rsidR="00E11563" w:rsidRPr="00E11563">
        <w:rPr>
          <w:rFonts w:eastAsia="SimSun"/>
          <w:b/>
          <w:lang w:val="en-US" w:eastAsia="zh-CN"/>
        </w:rPr>
        <w:t>.</w:t>
      </w:r>
    </w:p>
    <w:p w14:paraId="644EABCF" w14:textId="68188AC1" w:rsidR="00317475" w:rsidRPr="00E11563" w:rsidRDefault="00E11563" w:rsidP="00B01797">
      <w:pPr>
        <w:jc w:val="both"/>
        <w:rPr>
          <w:rFonts w:eastAsia="SimSun"/>
          <w:lang w:val="en-US" w:eastAsia="zh-CN"/>
        </w:rPr>
      </w:pPr>
      <w:r>
        <w:rPr>
          <w:rFonts w:eastAsia="SimSun"/>
          <w:lang w:val="en-US" w:eastAsia="zh-CN"/>
        </w:rPr>
        <w:t>In addition</w:t>
      </w:r>
      <w:r w:rsidR="00317475" w:rsidRPr="00E11563">
        <w:rPr>
          <w:rFonts w:eastAsia="SimSun"/>
          <w:lang w:val="en-US" w:eastAsia="zh-CN"/>
        </w:rPr>
        <w:t xml:space="preserve">, RAN4 shouldn’t define </w:t>
      </w:r>
      <w:r w:rsidR="00BC7C84">
        <w:rPr>
          <w:rFonts w:eastAsia="SimSun"/>
          <w:lang w:val="en-US" w:eastAsia="zh-CN"/>
        </w:rPr>
        <w:t>unnecessary</w:t>
      </w:r>
      <w:r w:rsidR="00317475" w:rsidRPr="00E11563">
        <w:rPr>
          <w:rFonts w:eastAsia="SimSun"/>
          <w:lang w:val="en-US" w:eastAsia="zh-CN"/>
        </w:rPr>
        <w:t xml:space="preserve"> IBE requirement overlapping with gNB’s guard band where there is no possible UE/gNB transmission.</w:t>
      </w:r>
    </w:p>
    <w:p w14:paraId="0978DD18" w14:textId="77777777" w:rsidR="00E11563" w:rsidRPr="00E11563" w:rsidRDefault="00E11563" w:rsidP="00E11563">
      <w:pPr>
        <w:jc w:val="both"/>
        <w:rPr>
          <w:rFonts w:eastAsia="SimSun"/>
          <w:b/>
          <w:lang w:val="en-US" w:eastAsia="zh-CN"/>
        </w:rPr>
      </w:pPr>
      <w:r w:rsidRPr="00E11563">
        <w:rPr>
          <w:rFonts w:eastAsia="SimSun"/>
          <w:b/>
          <w:lang w:val="en-US" w:eastAsia="zh-CN"/>
        </w:rPr>
        <w:t xml:space="preserve">Proposal 4: IBE requirement shouldn’t be defined in the frequency range overlapping with the guard band(s) of the BS CBW to avoid </w:t>
      </w:r>
      <w:r w:rsidRPr="00E11563">
        <w:rPr>
          <w:rFonts w:eastAsia="SimSun"/>
          <w:b/>
          <w:bCs/>
          <w:lang w:val="en-US" w:eastAsia="zh-CN"/>
        </w:rPr>
        <w:t>defining</w:t>
      </w:r>
      <w:r w:rsidRPr="00E11563">
        <w:rPr>
          <w:rFonts w:eastAsia="SimSun"/>
          <w:b/>
          <w:lang w:val="en-US" w:eastAsia="zh-CN"/>
        </w:rPr>
        <w:t xml:space="preserve"> unnecessary IBE requirement where there is no possible transmission </w:t>
      </w:r>
      <w:r w:rsidRPr="00E11563">
        <w:rPr>
          <w:rFonts w:eastAsia="SimSun"/>
          <w:b/>
          <w:bCs/>
          <w:lang w:val="en-US" w:eastAsia="zh-CN"/>
        </w:rPr>
        <w:t>to/</w:t>
      </w:r>
      <w:r w:rsidRPr="00E11563">
        <w:rPr>
          <w:rFonts w:eastAsia="SimSun"/>
          <w:b/>
          <w:lang w:val="en-US" w:eastAsia="zh-CN"/>
        </w:rPr>
        <w:t xml:space="preserve">from any UE and thus against IBE main purpose to limit </w:t>
      </w:r>
      <w:r w:rsidRPr="00E11563">
        <w:rPr>
          <w:rFonts w:eastAsia="SimSun"/>
          <w:b/>
          <w:bCs/>
          <w:lang w:val="en-US" w:eastAsia="zh-CN"/>
        </w:rPr>
        <w:t>interference</w:t>
      </w:r>
      <w:r w:rsidRPr="00E11563">
        <w:rPr>
          <w:rFonts w:eastAsia="SimSun"/>
          <w:b/>
          <w:lang w:val="en-US" w:eastAsia="zh-CN"/>
        </w:rPr>
        <w:t xml:space="preserve"> to other UEs.</w:t>
      </w:r>
    </w:p>
    <w:p w14:paraId="21B235EB" w14:textId="1550AA35" w:rsidR="000A53F1" w:rsidRPr="00E11563" w:rsidRDefault="00317475" w:rsidP="00B01797">
      <w:pPr>
        <w:jc w:val="both"/>
        <w:rPr>
          <w:rFonts w:eastAsia="SimSun"/>
          <w:b/>
          <w:bCs/>
          <w:lang w:val="en-US" w:eastAsia="zh-CN"/>
        </w:rPr>
      </w:pPr>
      <w:r w:rsidRPr="00E11563">
        <w:rPr>
          <w:rFonts w:eastAsia="SimSun"/>
          <w:b/>
          <w:bCs/>
          <w:lang w:val="en-US" w:eastAsia="zh-CN"/>
        </w:rPr>
        <w:lastRenderedPageBreak/>
        <w:t xml:space="preserve">Proposal </w:t>
      </w:r>
      <w:r w:rsidR="00E11563" w:rsidRPr="00E11563">
        <w:rPr>
          <w:rFonts w:eastAsia="SimSun"/>
          <w:b/>
          <w:bCs/>
          <w:lang w:val="en-US" w:eastAsia="zh-CN"/>
        </w:rPr>
        <w:t>5</w:t>
      </w:r>
      <w:r w:rsidRPr="00E11563">
        <w:rPr>
          <w:rFonts w:eastAsia="SimSun"/>
          <w:b/>
          <w:bCs/>
          <w:lang w:val="en-US" w:eastAsia="zh-CN"/>
        </w:rPr>
        <w:t xml:space="preserve">: </w:t>
      </w:r>
      <w:r w:rsidR="00DA5C66" w:rsidRPr="00E11563">
        <w:rPr>
          <w:rFonts w:eastAsia="SimSun"/>
          <w:b/>
          <w:bCs/>
          <w:lang w:val="en-US" w:eastAsia="zh-CN"/>
        </w:rPr>
        <w:t xml:space="preserve">Before further IBE </w:t>
      </w:r>
      <w:r w:rsidR="002E5146" w:rsidRPr="00E11563">
        <w:rPr>
          <w:rFonts w:eastAsia="SimSun"/>
          <w:b/>
          <w:bCs/>
          <w:lang w:val="en-US" w:eastAsia="zh-CN"/>
        </w:rPr>
        <w:t>relaxation</w:t>
      </w:r>
      <w:r w:rsidR="00DA5C66" w:rsidRPr="00E11563">
        <w:rPr>
          <w:rFonts w:eastAsia="SimSun"/>
          <w:b/>
          <w:bCs/>
          <w:lang w:val="en-US" w:eastAsia="zh-CN"/>
        </w:rPr>
        <w:t xml:space="preserve"> based on BPSK EVM</w:t>
      </w:r>
      <w:r w:rsidRPr="00E11563">
        <w:rPr>
          <w:rFonts w:eastAsia="SimSun"/>
          <w:b/>
          <w:bCs/>
          <w:lang w:val="en-US" w:eastAsia="zh-CN"/>
        </w:rPr>
        <w:t xml:space="preserve"> if it is proven </w:t>
      </w:r>
      <w:r w:rsidR="002805F1">
        <w:rPr>
          <w:rFonts w:eastAsia="SimSun"/>
          <w:b/>
          <w:bCs/>
          <w:lang w:val="en-US" w:eastAsia="zh-CN"/>
        </w:rPr>
        <w:t xml:space="preserve">still </w:t>
      </w:r>
      <w:r w:rsidRPr="00E11563">
        <w:rPr>
          <w:rFonts w:eastAsia="SimSun"/>
          <w:b/>
          <w:bCs/>
          <w:lang w:val="en-US" w:eastAsia="zh-CN"/>
        </w:rPr>
        <w:t>necessary</w:t>
      </w:r>
      <w:r w:rsidR="00DA5C66" w:rsidRPr="00E11563">
        <w:rPr>
          <w:rFonts w:eastAsia="SimSun"/>
          <w:b/>
          <w:bCs/>
          <w:lang w:val="en-US" w:eastAsia="zh-CN"/>
        </w:rPr>
        <w:t xml:space="preserve">, RAN4 shall </w:t>
      </w:r>
      <w:r w:rsidR="00E11563">
        <w:rPr>
          <w:rFonts w:eastAsia="SimSun"/>
          <w:b/>
          <w:bCs/>
          <w:lang w:val="en-US" w:eastAsia="zh-CN"/>
        </w:rPr>
        <w:t>ensure a well-defined</w:t>
      </w:r>
      <w:r w:rsidRPr="00E11563">
        <w:rPr>
          <w:rFonts w:eastAsia="SimSun"/>
          <w:b/>
          <w:bCs/>
          <w:lang w:val="en-US" w:eastAsia="zh-CN"/>
        </w:rPr>
        <w:t xml:space="preserve"> </w:t>
      </w:r>
      <w:r w:rsidR="00FC6383" w:rsidRPr="00E11563">
        <w:rPr>
          <w:rFonts w:eastAsia="SimSun"/>
          <w:b/>
          <w:bCs/>
          <w:lang w:val="en-US" w:eastAsia="zh-CN"/>
        </w:rPr>
        <w:t>IBE</w:t>
      </w:r>
      <w:r w:rsidR="00B01797" w:rsidRPr="00E11563">
        <w:rPr>
          <w:rFonts w:eastAsia="SimSun"/>
          <w:b/>
          <w:bCs/>
          <w:lang w:val="en-US" w:eastAsia="zh-CN"/>
        </w:rPr>
        <w:t xml:space="preserve"> </w:t>
      </w:r>
      <w:r w:rsidR="002805F1">
        <w:rPr>
          <w:rFonts w:eastAsia="SimSun"/>
          <w:b/>
          <w:bCs/>
          <w:lang w:val="en-US" w:eastAsia="zh-CN"/>
        </w:rPr>
        <w:t>limiting interference to other UE(s) and avoiding</w:t>
      </w:r>
      <w:r w:rsidR="00E11563">
        <w:rPr>
          <w:rFonts w:eastAsia="SimSun"/>
          <w:b/>
          <w:bCs/>
          <w:lang w:val="en-US" w:eastAsia="zh-CN"/>
        </w:rPr>
        <w:t xml:space="preserve"> unnecessary</w:t>
      </w:r>
      <w:r w:rsidR="002805F1">
        <w:rPr>
          <w:rFonts w:eastAsia="SimSun"/>
          <w:b/>
          <w:bCs/>
          <w:lang w:val="en-US" w:eastAsia="zh-CN"/>
        </w:rPr>
        <w:t xml:space="preserve"> UE</w:t>
      </w:r>
      <w:r w:rsidR="00E11563">
        <w:rPr>
          <w:rFonts w:eastAsia="SimSun"/>
          <w:b/>
          <w:bCs/>
          <w:lang w:val="en-US" w:eastAsia="zh-CN"/>
        </w:rPr>
        <w:t xml:space="preserve"> </w:t>
      </w:r>
      <w:r w:rsidR="00BC7C84">
        <w:rPr>
          <w:rFonts w:eastAsia="SimSun"/>
          <w:b/>
          <w:bCs/>
          <w:lang w:val="en-US" w:eastAsia="zh-CN"/>
        </w:rPr>
        <w:t xml:space="preserve">RF </w:t>
      </w:r>
      <w:r w:rsidR="00E11563">
        <w:rPr>
          <w:rFonts w:eastAsia="SimSun"/>
          <w:b/>
          <w:bCs/>
          <w:lang w:val="en-US" w:eastAsia="zh-CN"/>
        </w:rPr>
        <w:t>requirement</w:t>
      </w:r>
      <w:r w:rsidR="002805F1">
        <w:rPr>
          <w:rFonts w:eastAsia="SimSun"/>
          <w:b/>
          <w:bCs/>
          <w:lang w:val="en-US" w:eastAsia="zh-CN"/>
        </w:rPr>
        <w:t xml:space="preserve"> overlapping with BS guard bands </w:t>
      </w:r>
      <w:r w:rsidR="000A53F1" w:rsidRPr="00E11563">
        <w:rPr>
          <w:rFonts w:eastAsia="SimSun"/>
          <w:b/>
          <w:bCs/>
          <w:lang w:val="en-US" w:eastAsia="zh-CN"/>
        </w:rPr>
        <w:t>as shown in Fig. 1</w:t>
      </w:r>
      <w:r w:rsidRPr="00E11563">
        <w:rPr>
          <w:rFonts w:eastAsia="SimSun"/>
          <w:b/>
          <w:bCs/>
          <w:lang w:val="en-US" w:eastAsia="zh-CN"/>
        </w:rPr>
        <w:t>a-b</w:t>
      </w:r>
      <w:r w:rsidR="00DA5C66" w:rsidRPr="00E11563">
        <w:rPr>
          <w:rFonts w:eastAsia="SimSun"/>
          <w:b/>
          <w:bCs/>
          <w:lang w:val="en-US" w:eastAsia="zh-CN"/>
        </w:rPr>
        <w:t>.</w:t>
      </w:r>
      <w:r w:rsidR="00B01797" w:rsidRPr="00E11563">
        <w:rPr>
          <w:rFonts w:eastAsia="SimSun"/>
          <w:b/>
          <w:bCs/>
          <w:lang w:val="en-US" w:eastAsia="zh-CN"/>
        </w:rPr>
        <w:t xml:space="preserve"> </w:t>
      </w:r>
    </w:p>
    <w:p w14:paraId="23B5646B" w14:textId="77777777" w:rsidR="000A53F1" w:rsidRPr="00E11563" w:rsidRDefault="000A53F1" w:rsidP="000A53F1">
      <w:pPr>
        <w:jc w:val="center"/>
      </w:pPr>
      <w:r w:rsidRPr="00E11563">
        <w:rPr>
          <w:noProof/>
        </w:rPr>
        <w:drawing>
          <wp:inline distT="0" distB="0" distL="0" distR="0" wp14:anchorId="512CE817" wp14:editId="42D0AC79">
            <wp:extent cx="4212582" cy="1719544"/>
            <wp:effectExtent l="0" t="0" r="0" b="0"/>
            <wp:docPr id="1092501883"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8819" cy="1722090"/>
                    </a:xfrm>
                    <a:prstGeom prst="rect">
                      <a:avLst/>
                    </a:prstGeom>
                    <a:noFill/>
                  </pic:spPr>
                </pic:pic>
              </a:graphicData>
            </a:graphic>
          </wp:inline>
        </w:drawing>
      </w:r>
      <w:r w:rsidRPr="00E11563">
        <w:br/>
        <w:t>Figure 1a: IBE requirement range within UE extended CBW where BS CBW guard bands and UE guard bands are non-overlapping</w:t>
      </w:r>
    </w:p>
    <w:p w14:paraId="00DA166C" w14:textId="3FA6729C" w:rsidR="000A53F1" w:rsidRPr="00E11563" w:rsidRDefault="00317475" w:rsidP="000A53F1">
      <w:pPr>
        <w:jc w:val="center"/>
      </w:pPr>
      <w:r w:rsidRPr="00E11563">
        <w:rPr>
          <w:noProof/>
        </w:rPr>
        <mc:AlternateContent>
          <mc:Choice Requires="wps">
            <w:drawing>
              <wp:anchor distT="0" distB="0" distL="114300" distR="114300" simplePos="0" relativeHeight="251659264" behindDoc="0" locked="0" layoutInCell="1" allowOverlap="1" wp14:anchorId="6F87A99A" wp14:editId="473CEE7F">
                <wp:simplePos x="0" y="0"/>
                <wp:positionH relativeFrom="column">
                  <wp:posOffset>3673059</wp:posOffset>
                </wp:positionH>
                <wp:positionV relativeFrom="paragraph">
                  <wp:posOffset>1075274</wp:posOffset>
                </wp:positionV>
                <wp:extent cx="746235" cy="455010"/>
                <wp:effectExtent l="0" t="0" r="15875" b="21590"/>
                <wp:wrapNone/>
                <wp:docPr id="681970546" name="Rectangle 4"/>
                <wp:cNvGraphicFramePr/>
                <a:graphic xmlns:a="http://schemas.openxmlformats.org/drawingml/2006/main">
                  <a:graphicData uri="http://schemas.microsoft.com/office/word/2010/wordprocessingShape">
                    <wps:wsp>
                      <wps:cNvSpPr/>
                      <wps:spPr>
                        <a:xfrm>
                          <a:off x="0" y="0"/>
                          <a:ext cx="746235" cy="45501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BAC174" id="Rectangle 4" o:spid="_x0000_s1026" style="position:absolute;margin-left:289.2pt;margin-top:84.65pt;width:58.75pt;height:35.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" fillcolor="white [3212]" strokecolor="white [3212]" strokeweight="1pt"/>
            </w:pict>
          </mc:Fallback>
        </mc:AlternateContent>
      </w:r>
      <w:r w:rsidR="000A53F1" w:rsidRPr="00E11563">
        <w:rPr>
          <w:noProof/>
        </w:rPr>
        <w:drawing>
          <wp:inline distT="0" distB="0" distL="0" distR="0" wp14:anchorId="5A7569EF" wp14:editId="656DD6B4">
            <wp:extent cx="4291866" cy="1751907"/>
            <wp:effectExtent l="0" t="0" r="0" b="0"/>
            <wp:docPr id="2085119851" name="Picture 12"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119851" name="Picture 12" descr="A screen shot of a computer screen&#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31054" cy="1767903"/>
                    </a:xfrm>
                    <a:prstGeom prst="rect">
                      <a:avLst/>
                    </a:prstGeom>
                    <a:noFill/>
                  </pic:spPr>
                </pic:pic>
              </a:graphicData>
            </a:graphic>
          </wp:inline>
        </w:drawing>
      </w:r>
    </w:p>
    <w:p w14:paraId="359E2FB0" w14:textId="6EEA67C2" w:rsidR="00DC3781" w:rsidRPr="00E11563" w:rsidRDefault="000A53F1" w:rsidP="00E11563">
      <w:pPr>
        <w:rPr>
          <w:strike/>
        </w:rPr>
      </w:pPr>
      <w:r w:rsidRPr="00E11563">
        <w:t>Figure 1b: IBE requirement range within UE extended CBW where BS CBW guard bands and UE guard bands are overlapping in at least one side.</w:t>
      </w:r>
    </w:p>
    <w:p w14:paraId="177BD7E7" w14:textId="5723FF84" w:rsidR="00DF0F06" w:rsidRPr="003C35BC" w:rsidRDefault="00102524" w:rsidP="00DF0F06">
      <w:pPr>
        <w:pStyle w:val="Heading1"/>
      </w:pPr>
      <w:r w:rsidRPr="003C35BC">
        <w:t>3</w:t>
      </w:r>
      <w:r w:rsidRPr="003C35BC">
        <w:tab/>
        <w:t>Conclusion</w:t>
      </w:r>
    </w:p>
    <w:p w14:paraId="57B3E68A" w14:textId="69F28150" w:rsidR="00102524" w:rsidRDefault="00102524" w:rsidP="00102524">
      <w:r w:rsidRPr="002805F1">
        <w:t>In this contribution we have made following proposal.</w:t>
      </w:r>
    </w:p>
    <w:p w14:paraId="0B75EAC8" w14:textId="16ECDA3F" w:rsidR="002805F1" w:rsidRPr="002805F1" w:rsidRDefault="002805F1" w:rsidP="002805F1">
      <w:pPr>
        <w:rPr>
          <w:b/>
          <w:lang w:val="en-US" w:eastAsia="zh-CN"/>
        </w:rPr>
      </w:pPr>
      <w:r w:rsidRPr="00143E42">
        <w:rPr>
          <w:b/>
          <w:lang w:val="en-US" w:eastAsia="zh-CN"/>
        </w:rPr>
        <w:t xml:space="preserve">Proposal 1: RAN4 rel-19 should support symmetric and asymmetric dual-sided extension in addition to the single-sided case based on NW configuration.  </w:t>
      </w:r>
    </w:p>
    <w:p w14:paraId="6261C8CE" w14:textId="1A71DBA4" w:rsidR="002805F1" w:rsidRPr="00E11563" w:rsidRDefault="002805F1" w:rsidP="002805F1">
      <w:pPr>
        <w:rPr>
          <w:b/>
          <w:bCs/>
          <w:lang w:val="en-US" w:eastAsia="zh-CN"/>
        </w:rPr>
      </w:pPr>
      <w:r w:rsidRPr="00E11563">
        <w:rPr>
          <w:b/>
          <w:bCs/>
          <w:lang w:val="en-US" w:eastAsia="zh-CN"/>
        </w:rPr>
        <w:t xml:space="preserve">Proposal 2: RAN4 rel-19 shall specify a unified guard band per side to determine the boundary for the shifted OOBE for MPR enhancements with single/dual sided symmetric or asymmetric extension. The unifed guard band size shall be larger than or equal to UE minimum guard band size defined in 38.101-1 Table 5.3.3-1 by considering at least ½, ¼ and zero extension factor/ratio per side as shown below. </w:t>
      </w:r>
    </w:p>
    <w:p w14:paraId="5C617701" w14:textId="77777777" w:rsidR="002805F1" w:rsidRPr="00E11563" w:rsidRDefault="002805F1" w:rsidP="002805F1">
      <w:pPr>
        <w:jc w:val="center"/>
        <w:rPr>
          <w:b/>
          <w:bCs/>
          <w:lang w:val="en-US" w:eastAsia="zh-CN"/>
        </w:rPr>
      </w:pPr>
      <w:r w:rsidRPr="00E11563">
        <w:rPr>
          <w:b/>
          <w:bCs/>
          <w:noProof/>
          <w:lang w:val="en-US" w:eastAsia="zh-CN"/>
        </w:rPr>
        <w:drawing>
          <wp:inline distT="0" distB="0" distL="0" distR="0" wp14:anchorId="221F37FC" wp14:editId="22B37120">
            <wp:extent cx="3432919" cy="1099075"/>
            <wp:effectExtent l="0" t="0" r="0" b="6350"/>
            <wp:docPr id="874645337" name="Picture 1"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72556" name="Picture 1" descr="A diagram of a software system&#10;&#10;AI-generated content may be incorrect."/>
                    <pic:cNvPicPr/>
                  </pic:nvPicPr>
                  <pic:blipFill>
                    <a:blip r:embed="rId16"/>
                    <a:stretch>
                      <a:fillRect/>
                    </a:stretch>
                  </pic:blipFill>
                  <pic:spPr>
                    <a:xfrm>
                      <a:off x="0" y="0"/>
                      <a:ext cx="3447203" cy="1103648"/>
                    </a:xfrm>
                    <a:prstGeom prst="rect">
                      <a:avLst/>
                    </a:prstGeom>
                  </pic:spPr>
                </pic:pic>
              </a:graphicData>
            </a:graphic>
          </wp:inline>
        </w:drawing>
      </w:r>
    </w:p>
    <w:p w14:paraId="45005027" w14:textId="77777777" w:rsidR="002805F1" w:rsidRDefault="002805F1" w:rsidP="00102524"/>
    <w:p w14:paraId="3DE4FBE7" w14:textId="77777777" w:rsidR="002805F1" w:rsidRDefault="002805F1" w:rsidP="002805F1">
      <w:pPr>
        <w:jc w:val="both"/>
        <w:rPr>
          <w:rFonts w:eastAsia="SimSun"/>
          <w:b/>
          <w:lang w:val="en-US" w:eastAsia="zh-CN"/>
        </w:rPr>
      </w:pPr>
      <w:r w:rsidRPr="00E11563">
        <w:rPr>
          <w:rFonts w:eastAsia="SimSun"/>
          <w:b/>
          <w:lang w:val="en-US" w:eastAsia="zh-CN"/>
        </w:rPr>
        <w:t xml:space="preserve">Proposal 3: To </w:t>
      </w:r>
      <w:r>
        <w:rPr>
          <w:rFonts w:eastAsia="SimSun"/>
          <w:b/>
          <w:lang w:val="en-US" w:eastAsia="zh-CN"/>
        </w:rPr>
        <w:t xml:space="preserve">limit the high </w:t>
      </w:r>
      <w:r w:rsidRPr="00E11563">
        <w:rPr>
          <w:rFonts w:eastAsia="SimSun"/>
          <w:b/>
          <w:lang w:val="en-US" w:eastAsia="zh-CN"/>
        </w:rPr>
        <w:t>interference in the network, IBE requirements shall be specified</w:t>
      </w:r>
      <w:r>
        <w:rPr>
          <w:rFonts w:eastAsia="SimSun"/>
          <w:b/>
          <w:lang w:val="en-US" w:eastAsia="zh-CN"/>
        </w:rPr>
        <w:t xml:space="preserve"> within the extended UE CBW</w:t>
      </w:r>
      <w:r w:rsidRPr="00E11563">
        <w:rPr>
          <w:rFonts w:eastAsia="SimSun"/>
          <w:b/>
          <w:lang w:val="en-US" w:eastAsia="zh-CN"/>
        </w:rPr>
        <w:t xml:space="preserve"> </w:t>
      </w:r>
      <w:r>
        <w:rPr>
          <w:rFonts w:eastAsia="SimSun"/>
          <w:b/>
          <w:lang w:val="en-US" w:eastAsia="zh-CN"/>
        </w:rPr>
        <w:t>(i.e., the shifted</w:t>
      </w:r>
      <w:r w:rsidRPr="00E11563">
        <w:rPr>
          <w:rFonts w:eastAsia="SimSun"/>
          <w:b/>
          <w:lang w:val="en-US" w:eastAsia="zh-CN"/>
        </w:rPr>
        <w:t xml:space="preserve"> OOBE boundary</w:t>
      </w:r>
      <w:r>
        <w:rPr>
          <w:rFonts w:eastAsia="SimSun"/>
          <w:b/>
          <w:lang w:val="en-US" w:eastAsia="zh-CN"/>
        </w:rPr>
        <w:t xml:space="preserve">) </w:t>
      </w:r>
      <w:r w:rsidRPr="00E11563">
        <w:rPr>
          <w:rFonts w:eastAsia="SimSun"/>
          <w:b/>
          <w:lang w:val="en-US" w:eastAsia="zh-CN"/>
        </w:rPr>
        <w:t xml:space="preserve">for all non-allocated RBs </w:t>
      </w:r>
      <w:r>
        <w:rPr>
          <w:rFonts w:eastAsia="SimSun"/>
          <w:b/>
          <w:lang w:val="en-US" w:eastAsia="zh-CN"/>
        </w:rPr>
        <w:t>or</w:t>
      </w:r>
      <w:r w:rsidRPr="00E11563">
        <w:rPr>
          <w:rFonts w:eastAsia="SimSun"/>
          <w:b/>
          <w:lang w:val="en-US" w:eastAsia="zh-CN"/>
        </w:rPr>
        <w:t xml:space="preserve"> frequency segments</w:t>
      </w:r>
      <w:r>
        <w:rPr>
          <w:rFonts w:eastAsia="SimSun"/>
          <w:b/>
          <w:lang w:val="en-US" w:eastAsia="zh-CN"/>
        </w:rPr>
        <w:t xml:space="preserve"> </w:t>
      </w:r>
      <w:r w:rsidRPr="00E11563">
        <w:rPr>
          <w:rFonts w:eastAsia="SimSun"/>
          <w:b/>
          <w:lang w:val="en-US" w:eastAsia="zh-CN"/>
        </w:rPr>
        <w:t>that are valid allocation for other UE.</w:t>
      </w:r>
    </w:p>
    <w:p w14:paraId="2F99E691" w14:textId="62D5C49F" w:rsidR="002805F1" w:rsidRPr="00E11563" w:rsidRDefault="002805F1" w:rsidP="002805F1">
      <w:pPr>
        <w:jc w:val="both"/>
        <w:rPr>
          <w:rFonts w:eastAsia="SimSun"/>
          <w:b/>
          <w:lang w:val="en-US" w:eastAsia="zh-CN"/>
        </w:rPr>
      </w:pPr>
      <w:r w:rsidRPr="00E11563">
        <w:rPr>
          <w:rFonts w:eastAsia="SimSun"/>
          <w:b/>
          <w:lang w:val="en-US" w:eastAsia="zh-CN"/>
        </w:rPr>
        <w:lastRenderedPageBreak/>
        <w:t xml:space="preserve">Proposal 4: IBE requirement shouldn’t be defined in the frequency range overlapping with the guard band(s) of the BS CBW to avoid </w:t>
      </w:r>
      <w:r w:rsidRPr="00E11563">
        <w:rPr>
          <w:rFonts w:eastAsia="SimSun"/>
          <w:b/>
          <w:bCs/>
          <w:lang w:val="en-US" w:eastAsia="zh-CN"/>
        </w:rPr>
        <w:t>defining</w:t>
      </w:r>
      <w:r w:rsidRPr="00E11563">
        <w:rPr>
          <w:rFonts w:eastAsia="SimSun"/>
          <w:b/>
          <w:lang w:val="en-US" w:eastAsia="zh-CN"/>
        </w:rPr>
        <w:t xml:space="preserve"> unnecessary IBE requirement where there is no possible transmission </w:t>
      </w:r>
      <w:r w:rsidRPr="00E11563">
        <w:rPr>
          <w:rFonts w:eastAsia="SimSun"/>
          <w:b/>
          <w:bCs/>
          <w:lang w:val="en-US" w:eastAsia="zh-CN"/>
        </w:rPr>
        <w:t>to/</w:t>
      </w:r>
      <w:r w:rsidRPr="00E11563">
        <w:rPr>
          <w:rFonts w:eastAsia="SimSun"/>
          <w:b/>
          <w:lang w:val="en-US" w:eastAsia="zh-CN"/>
        </w:rPr>
        <w:t xml:space="preserve">from any UE and thus against IBE main purpose to limit </w:t>
      </w:r>
      <w:r w:rsidRPr="00E11563">
        <w:rPr>
          <w:rFonts w:eastAsia="SimSun"/>
          <w:b/>
          <w:bCs/>
          <w:lang w:val="en-US" w:eastAsia="zh-CN"/>
        </w:rPr>
        <w:t>interference</w:t>
      </w:r>
      <w:r w:rsidRPr="00E11563">
        <w:rPr>
          <w:rFonts w:eastAsia="SimSun"/>
          <w:b/>
          <w:lang w:val="en-US" w:eastAsia="zh-CN"/>
        </w:rPr>
        <w:t xml:space="preserve"> to other UEs.</w:t>
      </w:r>
    </w:p>
    <w:p w14:paraId="3E2F1421" w14:textId="6AD0255E" w:rsidR="002805F1" w:rsidRPr="00E11563" w:rsidRDefault="002805F1" w:rsidP="002805F1">
      <w:pPr>
        <w:jc w:val="both"/>
        <w:rPr>
          <w:rFonts w:eastAsia="SimSun"/>
          <w:b/>
          <w:bCs/>
          <w:lang w:val="en-US" w:eastAsia="zh-CN"/>
        </w:rPr>
      </w:pPr>
      <w:r w:rsidRPr="00E11563">
        <w:rPr>
          <w:rFonts w:eastAsia="SimSun"/>
          <w:b/>
          <w:bCs/>
          <w:lang w:val="en-US" w:eastAsia="zh-CN"/>
        </w:rPr>
        <w:t xml:space="preserve">Proposal 5: Before further IBE </w:t>
      </w:r>
      <w:r w:rsidR="001F0008" w:rsidRPr="00E11563">
        <w:rPr>
          <w:rFonts w:eastAsia="SimSun"/>
          <w:b/>
          <w:bCs/>
          <w:lang w:val="en-US" w:eastAsia="zh-CN"/>
        </w:rPr>
        <w:t>relaxation</w:t>
      </w:r>
      <w:r w:rsidRPr="00E11563">
        <w:rPr>
          <w:rFonts w:eastAsia="SimSun"/>
          <w:b/>
          <w:bCs/>
          <w:lang w:val="en-US" w:eastAsia="zh-CN"/>
        </w:rPr>
        <w:t xml:space="preserve"> based on BPSK EVM if it is proven </w:t>
      </w:r>
      <w:r>
        <w:rPr>
          <w:rFonts w:eastAsia="SimSun"/>
          <w:b/>
          <w:bCs/>
          <w:lang w:val="en-US" w:eastAsia="zh-CN"/>
        </w:rPr>
        <w:t xml:space="preserve">still </w:t>
      </w:r>
      <w:r w:rsidRPr="00E11563">
        <w:rPr>
          <w:rFonts w:eastAsia="SimSun"/>
          <w:b/>
          <w:bCs/>
          <w:lang w:val="en-US" w:eastAsia="zh-CN"/>
        </w:rPr>
        <w:t xml:space="preserve">necessary, RAN4 shall </w:t>
      </w:r>
      <w:r>
        <w:rPr>
          <w:rFonts w:eastAsia="SimSun"/>
          <w:b/>
          <w:bCs/>
          <w:lang w:val="en-US" w:eastAsia="zh-CN"/>
        </w:rPr>
        <w:t>ensure a well-defined</w:t>
      </w:r>
      <w:r w:rsidRPr="00E11563">
        <w:rPr>
          <w:rFonts w:eastAsia="SimSun"/>
          <w:b/>
          <w:bCs/>
          <w:lang w:val="en-US" w:eastAsia="zh-CN"/>
        </w:rPr>
        <w:t xml:space="preserve"> IBE </w:t>
      </w:r>
      <w:r>
        <w:rPr>
          <w:rFonts w:eastAsia="SimSun"/>
          <w:b/>
          <w:bCs/>
          <w:lang w:val="en-US" w:eastAsia="zh-CN"/>
        </w:rPr>
        <w:t xml:space="preserve">limiting interference to other UE(s) and avoiding unnecessary UE requirement overlapping with BS guard bands </w:t>
      </w:r>
      <w:r w:rsidRPr="00E11563">
        <w:rPr>
          <w:rFonts w:eastAsia="SimSun"/>
          <w:b/>
          <w:bCs/>
          <w:lang w:val="en-US" w:eastAsia="zh-CN"/>
        </w:rPr>
        <w:t xml:space="preserve">as shown in Fig. 1a-b. </w:t>
      </w:r>
    </w:p>
    <w:p w14:paraId="2F240C75" w14:textId="77777777" w:rsidR="002805F1" w:rsidRPr="00E11563" w:rsidRDefault="002805F1" w:rsidP="002805F1">
      <w:pPr>
        <w:jc w:val="center"/>
      </w:pPr>
      <w:r w:rsidRPr="00E11563">
        <w:rPr>
          <w:noProof/>
        </w:rPr>
        <w:drawing>
          <wp:inline distT="0" distB="0" distL="0" distR="0" wp14:anchorId="5591119E" wp14:editId="395DAB2C">
            <wp:extent cx="4212582" cy="1719544"/>
            <wp:effectExtent l="0" t="0" r="0" b="0"/>
            <wp:docPr id="1037021962"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8819" cy="1722090"/>
                    </a:xfrm>
                    <a:prstGeom prst="rect">
                      <a:avLst/>
                    </a:prstGeom>
                    <a:noFill/>
                  </pic:spPr>
                </pic:pic>
              </a:graphicData>
            </a:graphic>
          </wp:inline>
        </w:drawing>
      </w:r>
      <w:r w:rsidRPr="00E11563">
        <w:br/>
        <w:t>Figure 1a: IBE requirement range within UE extended CBW where BS CBW guard bands and UE guard bands are non-overlapping</w:t>
      </w:r>
    </w:p>
    <w:p w14:paraId="14FEAF83" w14:textId="77777777" w:rsidR="002805F1" w:rsidRPr="00E11563" w:rsidRDefault="002805F1" w:rsidP="002805F1">
      <w:pPr>
        <w:jc w:val="center"/>
      </w:pPr>
      <w:r w:rsidRPr="00E11563">
        <w:rPr>
          <w:noProof/>
        </w:rPr>
        <mc:AlternateContent>
          <mc:Choice Requires="wps">
            <w:drawing>
              <wp:anchor distT="0" distB="0" distL="114300" distR="114300" simplePos="0" relativeHeight="251661312" behindDoc="0" locked="0" layoutInCell="1" allowOverlap="1" wp14:anchorId="597C897B" wp14:editId="19B30D00">
                <wp:simplePos x="0" y="0"/>
                <wp:positionH relativeFrom="column">
                  <wp:posOffset>3673059</wp:posOffset>
                </wp:positionH>
                <wp:positionV relativeFrom="paragraph">
                  <wp:posOffset>1075274</wp:posOffset>
                </wp:positionV>
                <wp:extent cx="746235" cy="455010"/>
                <wp:effectExtent l="0" t="0" r="15875" b="21590"/>
                <wp:wrapNone/>
                <wp:docPr id="2117834873" name="Rectangle 4"/>
                <wp:cNvGraphicFramePr/>
                <a:graphic xmlns:a="http://schemas.openxmlformats.org/drawingml/2006/main">
                  <a:graphicData uri="http://schemas.microsoft.com/office/word/2010/wordprocessingShape">
                    <wps:wsp>
                      <wps:cNvSpPr/>
                      <wps:spPr>
                        <a:xfrm>
                          <a:off x="0" y="0"/>
                          <a:ext cx="746235" cy="45501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454978" id="Rectangle 4" o:spid="_x0000_s1026" style="position:absolute;margin-left:289.2pt;margin-top:84.65pt;width:58.75pt;height:35.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" fillcolor="white [3212]" strokecolor="white [3212]" strokeweight="1pt"/>
            </w:pict>
          </mc:Fallback>
        </mc:AlternateContent>
      </w:r>
      <w:r w:rsidRPr="00E11563">
        <w:rPr>
          <w:noProof/>
        </w:rPr>
        <w:drawing>
          <wp:inline distT="0" distB="0" distL="0" distR="0" wp14:anchorId="05068043" wp14:editId="657333D9">
            <wp:extent cx="4291866" cy="1751907"/>
            <wp:effectExtent l="0" t="0" r="0" b="0"/>
            <wp:docPr id="486811086" name="Picture 12"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119851" name="Picture 12" descr="A screen shot of a computer screen&#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31054" cy="1767903"/>
                    </a:xfrm>
                    <a:prstGeom prst="rect">
                      <a:avLst/>
                    </a:prstGeom>
                    <a:noFill/>
                  </pic:spPr>
                </pic:pic>
              </a:graphicData>
            </a:graphic>
          </wp:inline>
        </w:drawing>
      </w:r>
    </w:p>
    <w:p w14:paraId="6366B059" w14:textId="436F6CD1" w:rsidR="002805F1" w:rsidRPr="002805F1" w:rsidRDefault="002805F1" w:rsidP="00102524">
      <w:pPr>
        <w:rPr>
          <w:strike/>
        </w:rPr>
      </w:pPr>
      <w:r w:rsidRPr="00E11563">
        <w:t>Figure 1b: IBE requirement range within UE extended CBW where BS CBW guard bands and UE guard bands are overlapping in at least one side.</w:t>
      </w:r>
    </w:p>
    <w:p w14:paraId="6DA98CC6" w14:textId="76A4039C" w:rsidR="00A3129B" w:rsidRPr="003C35BC" w:rsidRDefault="00A3129B" w:rsidP="00A3129B">
      <w:pPr>
        <w:pStyle w:val="Heading1"/>
      </w:pPr>
      <w:r w:rsidRPr="003C35BC">
        <w:t>4</w:t>
      </w:r>
      <w:r w:rsidRPr="003C35BC">
        <w:tab/>
        <w:t>References</w:t>
      </w:r>
    </w:p>
    <w:p w14:paraId="45C4B857" w14:textId="2B9B05CA" w:rsidR="008C27FE" w:rsidRPr="008C27FE" w:rsidRDefault="008C27FE" w:rsidP="003022A0">
      <w:r w:rsidRPr="002805F1">
        <w:t>[</w:t>
      </w:r>
      <w:r w:rsidR="003C35BC" w:rsidRPr="002805F1">
        <w:t>1</w:t>
      </w:r>
      <w:r w:rsidRPr="002805F1">
        <w:t>] 3GPP TSG-RAN WG4 Meeting</w:t>
      </w:r>
      <w:r w:rsidRPr="002805F1">
        <w:rPr>
          <w:b/>
          <w:bCs/>
        </w:rPr>
        <w:t xml:space="preserve"> #115</w:t>
      </w:r>
      <w:r w:rsidRPr="002805F1">
        <w:t xml:space="preserve">, WF on NR_ENDC_RF_Ph4_part1 R4-2507930, Malta, MT, 19th – 23rd </w:t>
      </w:r>
      <w:proofErr w:type="gramStart"/>
      <w:r w:rsidRPr="002805F1">
        <w:t>May,</w:t>
      </w:r>
      <w:proofErr w:type="gramEnd"/>
      <w:r w:rsidRPr="002805F1">
        <w:t xml:space="preserve"> 2025</w:t>
      </w:r>
    </w:p>
    <w:sectPr w:rsidR="008C27FE" w:rsidRPr="008C27FE">
      <w:headerReference w:type="even"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8D26D" w14:textId="77777777" w:rsidR="00E157FA" w:rsidRDefault="00E157FA" w:rsidP="002B3503">
      <w:pPr>
        <w:spacing w:after="0"/>
      </w:pPr>
      <w:r>
        <w:separator/>
      </w:r>
    </w:p>
  </w:endnote>
  <w:endnote w:type="continuationSeparator" w:id="0">
    <w:p w14:paraId="3B46787C" w14:textId="77777777" w:rsidR="00E157FA" w:rsidRDefault="00E157FA" w:rsidP="002B3503">
      <w:pPr>
        <w:spacing w:after="0"/>
      </w:pPr>
      <w:r>
        <w:continuationSeparator/>
      </w:r>
    </w:p>
  </w:endnote>
  <w:endnote w:type="continuationNotice" w:id="1">
    <w:p w14:paraId="39B47A4F" w14:textId="77777777" w:rsidR="00E157FA" w:rsidRDefault="00E15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DFA4A" w14:textId="77777777" w:rsidR="00E157FA" w:rsidRDefault="00E157FA" w:rsidP="002B3503">
      <w:pPr>
        <w:spacing w:after="0"/>
      </w:pPr>
      <w:r>
        <w:separator/>
      </w:r>
    </w:p>
  </w:footnote>
  <w:footnote w:type="continuationSeparator" w:id="0">
    <w:p w14:paraId="6255B402" w14:textId="77777777" w:rsidR="00E157FA" w:rsidRDefault="00E157FA" w:rsidP="002B3503">
      <w:pPr>
        <w:spacing w:after="0"/>
      </w:pPr>
      <w:r>
        <w:continuationSeparator/>
      </w:r>
    </w:p>
  </w:footnote>
  <w:footnote w:type="continuationNotice" w:id="1">
    <w:p w14:paraId="2CF1C95D" w14:textId="77777777" w:rsidR="00E157FA" w:rsidRDefault="00E15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57146"/>
    <w:multiLevelType w:val="hybridMultilevel"/>
    <w:tmpl w:val="B650B542"/>
    <w:lvl w:ilvl="0" w:tplc="73F01E02">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BD3A2E"/>
    <w:multiLevelType w:val="hybridMultilevel"/>
    <w:tmpl w:val="78D87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15A67"/>
    <w:multiLevelType w:val="multilevel"/>
    <w:tmpl w:val="EE96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798A73C4"/>
    <w:multiLevelType w:val="hybridMultilevel"/>
    <w:tmpl w:val="92D0AB44"/>
    <w:lvl w:ilvl="0" w:tplc="E54E70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0824280">
    <w:abstractNumId w:val="1"/>
  </w:num>
  <w:num w:numId="2" w16cid:durableId="685250284">
    <w:abstractNumId w:val="0"/>
  </w:num>
  <w:num w:numId="3" w16cid:durableId="1035958909">
    <w:abstractNumId w:val="4"/>
  </w:num>
  <w:num w:numId="4" w16cid:durableId="1672217737">
    <w:abstractNumId w:val="2"/>
  </w:num>
  <w:num w:numId="5" w16cid:durableId="2067336671">
    <w:abstractNumId w:val="3"/>
  </w:num>
  <w:num w:numId="6" w16cid:durableId="1745684939">
    <w:abstractNumId w:val="6"/>
  </w:num>
  <w:num w:numId="7" w16cid:durableId="1383099016">
    <w:abstractNumId w:val="5"/>
  </w:num>
  <w:num w:numId="8" w16cid:durableId="1942716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02C91"/>
    <w:rsid w:val="00002DFB"/>
    <w:rsid w:val="000119C7"/>
    <w:rsid w:val="000429C1"/>
    <w:rsid w:val="000563E7"/>
    <w:rsid w:val="00062380"/>
    <w:rsid w:val="000631AB"/>
    <w:rsid w:val="00070BEF"/>
    <w:rsid w:val="00073D8C"/>
    <w:rsid w:val="000749D4"/>
    <w:rsid w:val="00077CCB"/>
    <w:rsid w:val="0008010E"/>
    <w:rsid w:val="000808FB"/>
    <w:rsid w:val="00087D02"/>
    <w:rsid w:val="000A15A3"/>
    <w:rsid w:val="000A53F1"/>
    <w:rsid w:val="000C0BA2"/>
    <w:rsid w:val="000E2709"/>
    <w:rsid w:val="000E50CC"/>
    <w:rsid w:val="000E6E6E"/>
    <w:rsid w:val="000F4721"/>
    <w:rsid w:val="00102524"/>
    <w:rsid w:val="00104D65"/>
    <w:rsid w:val="00115395"/>
    <w:rsid w:val="00115E28"/>
    <w:rsid w:val="001206EA"/>
    <w:rsid w:val="00121853"/>
    <w:rsid w:val="00121883"/>
    <w:rsid w:val="00123FBA"/>
    <w:rsid w:val="00124C69"/>
    <w:rsid w:val="00127369"/>
    <w:rsid w:val="001319D0"/>
    <w:rsid w:val="00135ACB"/>
    <w:rsid w:val="00140903"/>
    <w:rsid w:val="00143E42"/>
    <w:rsid w:val="00152D8D"/>
    <w:rsid w:val="00152F4F"/>
    <w:rsid w:val="001704F8"/>
    <w:rsid w:val="00171ED8"/>
    <w:rsid w:val="001757D9"/>
    <w:rsid w:val="001821A9"/>
    <w:rsid w:val="00194437"/>
    <w:rsid w:val="001A2B74"/>
    <w:rsid w:val="001A436F"/>
    <w:rsid w:val="001B1A4C"/>
    <w:rsid w:val="001B7969"/>
    <w:rsid w:val="001C1488"/>
    <w:rsid w:val="001C44D2"/>
    <w:rsid w:val="001D6D0E"/>
    <w:rsid w:val="001E2D84"/>
    <w:rsid w:val="001E3D85"/>
    <w:rsid w:val="001F0008"/>
    <w:rsid w:val="00203D15"/>
    <w:rsid w:val="0021454C"/>
    <w:rsid w:val="0022190D"/>
    <w:rsid w:val="0022457F"/>
    <w:rsid w:val="0022792F"/>
    <w:rsid w:val="0023047D"/>
    <w:rsid w:val="00234217"/>
    <w:rsid w:val="00241B07"/>
    <w:rsid w:val="00243EE8"/>
    <w:rsid w:val="00244249"/>
    <w:rsid w:val="00245DCF"/>
    <w:rsid w:val="002473C0"/>
    <w:rsid w:val="0024751D"/>
    <w:rsid w:val="002502E2"/>
    <w:rsid w:val="0025618B"/>
    <w:rsid w:val="002805F1"/>
    <w:rsid w:val="00285C93"/>
    <w:rsid w:val="00291321"/>
    <w:rsid w:val="00291D6E"/>
    <w:rsid w:val="00295814"/>
    <w:rsid w:val="002B3503"/>
    <w:rsid w:val="002D0C3F"/>
    <w:rsid w:val="002D39C5"/>
    <w:rsid w:val="002E5146"/>
    <w:rsid w:val="002F13F0"/>
    <w:rsid w:val="002F55A0"/>
    <w:rsid w:val="002F5AD5"/>
    <w:rsid w:val="00300202"/>
    <w:rsid w:val="003022A0"/>
    <w:rsid w:val="00317475"/>
    <w:rsid w:val="00320745"/>
    <w:rsid w:val="00326B9B"/>
    <w:rsid w:val="00336EF5"/>
    <w:rsid w:val="00345128"/>
    <w:rsid w:val="003518EB"/>
    <w:rsid w:val="003569DA"/>
    <w:rsid w:val="003658FB"/>
    <w:rsid w:val="00384734"/>
    <w:rsid w:val="00387D60"/>
    <w:rsid w:val="0039130F"/>
    <w:rsid w:val="003923B5"/>
    <w:rsid w:val="00392942"/>
    <w:rsid w:val="00396482"/>
    <w:rsid w:val="003A21B2"/>
    <w:rsid w:val="003B1FCB"/>
    <w:rsid w:val="003B249F"/>
    <w:rsid w:val="003B2A48"/>
    <w:rsid w:val="003B7ABC"/>
    <w:rsid w:val="003C35BC"/>
    <w:rsid w:val="003C45F2"/>
    <w:rsid w:val="003D6DE3"/>
    <w:rsid w:val="003E0BF7"/>
    <w:rsid w:val="003F3AE4"/>
    <w:rsid w:val="003F6D55"/>
    <w:rsid w:val="00403344"/>
    <w:rsid w:val="00410456"/>
    <w:rsid w:val="00412CA4"/>
    <w:rsid w:val="004145E1"/>
    <w:rsid w:val="004311F7"/>
    <w:rsid w:val="00431442"/>
    <w:rsid w:val="004506BD"/>
    <w:rsid w:val="00453FE6"/>
    <w:rsid w:val="0045423A"/>
    <w:rsid w:val="00461A90"/>
    <w:rsid w:val="004C578C"/>
    <w:rsid w:val="004D5E55"/>
    <w:rsid w:val="004E075C"/>
    <w:rsid w:val="004E3A55"/>
    <w:rsid w:val="004E5324"/>
    <w:rsid w:val="004E55AE"/>
    <w:rsid w:val="004E6538"/>
    <w:rsid w:val="005020FD"/>
    <w:rsid w:val="0050468B"/>
    <w:rsid w:val="00504ED6"/>
    <w:rsid w:val="0051352D"/>
    <w:rsid w:val="0051446F"/>
    <w:rsid w:val="00525357"/>
    <w:rsid w:val="00533765"/>
    <w:rsid w:val="00535904"/>
    <w:rsid w:val="00540C84"/>
    <w:rsid w:val="0054485E"/>
    <w:rsid w:val="0055227D"/>
    <w:rsid w:val="00562BD5"/>
    <w:rsid w:val="00563F08"/>
    <w:rsid w:val="00580BD3"/>
    <w:rsid w:val="00585A1A"/>
    <w:rsid w:val="005877AE"/>
    <w:rsid w:val="005B126A"/>
    <w:rsid w:val="005B2F80"/>
    <w:rsid w:val="005C140A"/>
    <w:rsid w:val="005C2AE0"/>
    <w:rsid w:val="005C31E2"/>
    <w:rsid w:val="005C7DC5"/>
    <w:rsid w:val="005D2624"/>
    <w:rsid w:val="005F31EE"/>
    <w:rsid w:val="00603A33"/>
    <w:rsid w:val="00603CD4"/>
    <w:rsid w:val="00612B0F"/>
    <w:rsid w:val="00633EDF"/>
    <w:rsid w:val="006342DE"/>
    <w:rsid w:val="0063470B"/>
    <w:rsid w:val="0064551C"/>
    <w:rsid w:val="00654990"/>
    <w:rsid w:val="006558F6"/>
    <w:rsid w:val="006649F6"/>
    <w:rsid w:val="00680F16"/>
    <w:rsid w:val="006A1AEF"/>
    <w:rsid w:val="006A5FB8"/>
    <w:rsid w:val="006D7547"/>
    <w:rsid w:val="006D7BE3"/>
    <w:rsid w:val="006F0EEF"/>
    <w:rsid w:val="006F6022"/>
    <w:rsid w:val="006F7CFC"/>
    <w:rsid w:val="00712A63"/>
    <w:rsid w:val="00714C40"/>
    <w:rsid w:val="007173D2"/>
    <w:rsid w:val="007204B1"/>
    <w:rsid w:val="00720A1C"/>
    <w:rsid w:val="007278D5"/>
    <w:rsid w:val="00733E1B"/>
    <w:rsid w:val="00743EBB"/>
    <w:rsid w:val="0074525F"/>
    <w:rsid w:val="0074740E"/>
    <w:rsid w:val="00760B07"/>
    <w:rsid w:val="00763281"/>
    <w:rsid w:val="00775260"/>
    <w:rsid w:val="0078745A"/>
    <w:rsid w:val="00790003"/>
    <w:rsid w:val="007A5F57"/>
    <w:rsid w:val="007B2E48"/>
    <w:rsid w:val="007D5389"/>
    <w:rsid w:val="007F2550"/>
    <w:rsid w:val="007F4507"/>
    <w:rsid w:val="00802517"/>
    <w:rsid w:val="0081397A"/>
    <w:rsid w:val="008142BD"/>
    <w:rsid w:val="008230D4"/>
    <w:rsid w:val="008265C0"/>
    <w:rsid w:val="00826B34"/>
    <w:rsid w:val="00832917"/>
    <w:rsid w:val="00847D2D"/>
    <w:rsid w:val="008669DC"/>
    <w:rsid w:val="00867133"/>
    <w:rsid w:val="00885759"/>
    <w:rsid w:val="00893305"/>
    <w:rsid w:val="008A21B1"/>
    <w:rsid w:val="008B20F3"/>
    <w:rsid w:val="008B3095"/>
    <w:rsid w:val="008B30F6"/>
    <w:rsid w:val="008C27FE"/>
    <w:rsid w:val="008E267A"/>
    <w:rsid w:val="008E54B2"/>
    <w:rsid w:val="008F6A9A"/>
    <w:rsid w:val="009003B6"/>
    <w:rsid w:val="00901893"/>
    <w:rsid w:val="009250A8"/>
    <w:rsid w:val="009362CC"/>
    <w:rsid w:val="009422A0"/>
    <w:rsid w:val="009423BB"/>
    <w:rsid w:val="009626CD"/>
    <w:rsid w:val="009635E2"/>
    <w:rsid w:val="009640AC"/>
    <w:rsid w:val="009732DF"/>
    <w:rsid w:val="00977673"/>
    <w:rsid w:val="00984F29"/>
    <w:rsid w:val="00986D24"/>
    <w:rsid w:val="00993D3F"/>
    <w:rsid w:val="00996628"/>
    <w:rsid w:val="00997411"/>
    <w:rsid w:val="009A2049"/>
    <w:rsid w:val="009B534A"/>
    <w:rsid w:val="009B6142"/>
    <w:rsid w:val="009B62A4"/>
    <w:rsid w:val="009C037B"/>
    <w:rsid w:val="009C1CF5"/>
    <w:rsid w:val="009D1A50"/>
    <w:rsid w:val="009D2B94"/>
    <w:rsid w:val="009D2F18"/>
    <w:rsid w:val="009E0404"/>
    <w:rsid w:val="009E5BE4"/>
    <w:rsid w:val="009E5E63"/>
    <w:rsid w:val="00A0120A"/>
    <w:rsid w:val="00A06CF0"/>
    <w:rsid w:val="00A256D9"/>
    <w:rsid w:val="00A3129B"/>
    <w:rsid w:val="00A334C1"/>
    <w:rsid w:val="00A33D5C"/>
    <w:rsid w:val="00A36145"/>
    <w:rsid w:val="00A37669"/>
    <w:rsid w:val="00A40274"/>
    <w:rsid w:val="00A434A6"/>
    <w:rsid w:val="00A451E8"/>
    <w:rsid w:val="00A46C4C"/>
    <w:rsid w:val="00A47AE0"/>
    <w:rsid w:val="00A47DC1"/>
    <w:rsid w:val="00A51C93"/>
    <w:rsid w:val="00A65AA0"/>
    <w:rsid w:val="00A75234"/>
    <w:rsid w:val="00A8252C"/>
    <w:rsid w:val="00AA4F7A"/>
    <w:rsid w:val="00AA73C5"/>
    <w:rsid w:val="00AB389B"/>
    <w:rsid w:val="00AB3E03"/>
    <w:rsid w:val="00AB5A1C"/>
    <w:rsid w:val="00AC1449"/>
    <w:rsid w:val="00AD0593"/>
    <w:rsid w:val="00AD236E"/>
    <w:rsid w:val="00AD4712"/>
    <w:rsid w:val="00AD5676"/>
    <w:rsid w:val="00AE02ED"/>
    <w:rsid w:val="00AE191F"/>
    <w:rsid w:val="00B00F1A"/>
    <w:rsid w:val="00B01797"/>
    <w:rsid w:val="00B106F1"/>
    <w:rsid w:val="00B2301D"/>
    <w:rsid w:val="00B5738B"/>
    <w:rsid w:val="00B6427B"/>
    <w:rsid w:val="00B6492E"/>
    <w:rsid w:val="00B75B71"/>
    <w:rsid w:val="00B76290"/>
    <w:rsid w:val="00B77A66"/>
    <w:rsid w:val="00B82141"/>
    <w:rsid w:val="00B83B9A"/>
    <w:rsid w:val="00B87D0E"/>
    <w:rsid w:val="00BA5E8B"/>
    <w:rsid w:val="00BB0770"/>
    <w:rsid w:val="00BC1E85"/>
    <w:rsid w:val="00BC7C84"/>
    <w:rsid w:val="00BD5BA6"/>
    <w:rsid w:val="00BD5E47"/>
    <w:rsid w:val="00BD70E5"/>
    <w:rsid w:val="00BE2DB5"/>
    <w:rsid w:val="00BF4473"/>
    <w:rsid w:val="00BF799E"/>
    <w:rsid w:val="00C00503"/>
    <w:rsid w:val="00C35513"/>
    <w:rsid w:val="00C36B36"/>
    <w:rsid w:val="00C63EB2"/>
    <w:rsid w:val="00C6497D"/>
    <w:rsid w:val="00C71138"/>
    <w:rsid w:val="00C72E0B"/>
    <w:rsid w:val="00C86713"/>
    <w:rsid w:val="00C86AA6"/>
    <w:rsid w:val="00C9259D"/>
    <w:rsid w:val="00CA6E33"/>
    <w:rsid w:val="00CC0A64"/>
    <w:rsid w:val="00CC6712"/>
    <w:rsid w:val="00CD0899"/>
    <w:rsid w:val="00CD326C"/>
    <w:rsid w:val="00CD5C08"/>
    <w:rsid w:val="00CD70AC"/>
    <w:rsid w:val="00CE25B8"/>
    <w:rsid w:val="00CF2178"/>
    <w:rsid w:val="00CF4743"/>
    <w:rsid w:val="00D1125C"/>
    <w:rsid w:val="00D30542"/>
    <w:rsid w:val="00D335F4"/>
    <w:rsid w:val="00D33C73"/>
    <w:rsid w:val="00D35252"/>
    <w:rsid w:val="00D40D28"/>
    <w:rsid w:val="00D4369A"/>
    <w:rsid w:val="00D51746"/>
    <w:rsid w:val="00D526F7"/>
    <w:rsid w:val="00D73385"/>
    <w:rsid w:val="00D96CCA"/>
    <w:rsid w:val="00DA2E5C"/>
    <w:rsid w:val="00DA4A79"/>
    <w:rsid w:val="00DA5C66"/>
    <w:rsid w:val="00DB24B7"/>
    <w:rsid w:val="00DC3781"/>
    <w:rsid w:val="00DF0F06"/>
    <w:rsid w:val="00DF0F30"/>
    <w:rsid w:val="00DF13FD"/>
    <w:rsid w:val="00DF7AAC"/>
    <w:rsid w:val="00E00263"/>
    <w:rsid w:val="00E003F6"/>
    <w:rsid w:val="00E109B6"/>
    <w:rsid w:val="00E11563"/>
    <w:rsid w:val="00E157FA"/>
    <w:rsid w:val="00E16838"/>
    <w:rsid w:val="00E23F53"/>
    <w:rsid w:val="00E35E04"/>
    <w:rsid w:val="00E36837"/>
    <w:rsid w:val="00E447FB"/>
    <w:rsid w:val="00E52BE4"/>
    <w:rsid w:val="00E53723"/>
    <w:rsid w:val="00E64FAD"/>
    <w:rsid w:val="00E656A0"/>
    <w:rsid w:val="00E71FDD"/>
    <w:rsid w:val="00E7712A"/>
    <w:rsid w:val="00E84FDB"/>
    <w:rsid w:val="00E87107"/>
    <w:rsid w:val="00E937A7"/>
    <w:rsid w:val="00E946A0"/>
    <w:rsid w:val="00EB1CD2"/>
    <w:rsid w:val="00EC0218"/>
    <w:rsid w:val="00EC2F90"/>
    <w:rsid w:val="00EC73C8"/>
    <w:rsid w:val="00EC7F62"/>
    <w:rsid w:val="00ED3775"/>
    <w:rsid w:val="00ED5DE0"/>
    <w:rsid w:val="00ED73B5"/>
    <w:rsid w:val="00F01263"/>
    <w:rsid w:val="00F015AD"/>
    <w:rsid w:val="00F03F37"/>
    <w:rsid w:val="00F05C60"/>
    <w:rsid w:val="00F07673"/>
    <w:rsid w:val="00F10684"/>
    <w:rsid w:val="00F1102B"/>
    <w:rsid w:val="00F167CC"/>
    <w:rsid w:val="00F207A8"/>
    <w:rsid w:val="00F2687E"/>
    <w:rsid w:val="00F2782A"/>
    <w:rsid w:val="00F32D19"/>
    <w:rsid w:val="00F70958"/>
    <w:rsid w:val="00F70E43"/>
    <w:rsid w:val="00F73192"/>
    <w:rsid w:val="00F806F1"/>
    <w:rsid w:val="00F826A5"/>
    <w:rsid w:val="00FA20DE"/>
    <w:rsid w:val="00FB1064"/>
    <w:rsid w:val="00FC5967"/>
    <w:rsid w:val="00FC6383"/>
    <w:rsid w:val="00FC6F51"/>
    <w:rsid w:val="00FD1A77"/>
    <w:rsid w:val="00FD2EC1"/>
    <w:rsid w:val="00FD2FE1"/>
    <w:rsid w:val="00FE3E26"/>
    <w:rsid w:val="00FE52C0"/>
    <w:rsid w:val="00FF4DBC"/>
    <w:rsid w:val="00FF6EB0"/>
    <w:rsid w:val="0460CAC6"/>
    <w:rsid w:val="0A9D36FE"/>
    <w:rsid w:val="0DF5E102"/>
    <w:rsid w:val="0EDC45BE"/>
    <w:rsid w:val="0F161547"/>
    <w:rsid w:val="10502A48"/>
    <w:rsid w:val="11797133"/>
    <w:rsid w:val="120E7987"/>
    <w:rsid w:val="13AD4CB5"/>
    <w:rsid w:val="16946A0D"/>
    <w:rsid w:val="199FCB6F"/>
    <w:rsid w:val="1BED2C62"/>
    <w:rsid w:val="1E0E5096"/>
    <w:rsid w:val="1E50060D"/>
    <w:rsid w:val="1F3B96A4"/>
    <w:rsid w:val="21728240"/>
    <w:rsid w:val="23C35C1F"/>
    <w:rsid w:val="255FEDC0"/>
    <w:rsid w:val="26228790"/>
    <w:rsid w:val="27A05741"/>
    <w:rsid w:val="2ACAB564"/>
    <w:rsid w:val="2BB8A041"/>
    <w:rsid w:val="2D0CD31E"/>
    <w:rsid w:val="2E2BB06C"/>
    <w:rsid w:val="300AE71F"/>
    <w:rsid w:val="30323FCB"/>
    <w:rsid w:val="313C1757"/>
    <w:rsid w:val="317E7CCD"/>
    <w:rsid w:val="3239BA9F"/>
    <w:rsid w:val="33515F98"/>
    <w:rsid w:val="36CF1E0D"/>
    <w:rsid w:val="376A4BFE"/>
    <w:rsid w:val="37DC4857"/>
    <w:rsid w:val="3A761729"/>
    <w:rsid w:val="3C43D2F3"/>
    <w:rsid w:val="402D348D"/>
    <w:rsid w:val="4152100C"/>
    <w:rsid w:val="4340E713"/>
    <w:rsid w:val="43CE6015"/>
    <w:rsid w:val="45067FB5"/>
    <w:rsid w:val="46B63534"/>
    <w:rsid w:val="4803437A"/>
    <w:rsid w:val="4E694614"/>
    <w:rsid w:val="5076FA94"/>
    <w:rsid w:val="508190ED"/>
    <w:rsid w:val="53A5AAE4"/>
    <w:rsid w:val="57BE2223"/>
    <w:rsid w:val="598770DD"/>
    <w:rsid w:val="59FF50D6"/>
    <w:rsid w:val="5BD6AF47"/>
    <w:rsid w:val="5E6A6F5E"/>
    <w:rsid w:val="5FEA1969"/>
    <w:rsid w:val="603AE885"/>
    <w:rsid w:val="6049F059"/>
    <w:rsid w:val="624F2967"/>
    <w:rsid w:val="6333C483"/>
    <w:rsid w:val="6F13CCFD"/>
    <w:rsid w:val="6FFC5CE7"/>
    <w:rsid w:val="7019FDED"/>
    <w:rsid w:val="724A85C0"/>
    <w:rsid w:val="7557C9A3"/>
    <w:rsid w:val="755BA3B9"/>
    <w:rsid w:val="7B5DED59"/>
    <w:rsid w:val="7C0BC2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1E97773"/>
  <w15:chartTrackingRefBased/>
  <w15:docId w15:val="{112CB8A4-EDD5-4737-830C-E224DC455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9D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8669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8669DC"/>
    <w:pPr>
      <w:pBdr>
        <w:top w:val="none" w:sz="0" w:space="0" w:color="auto"/>
      </w:pBdr>
      <w:spacing w:before="180"/>
      <w:outlineLvl w:val="1"/>
    </w:pPr>
    <w:rPr>
      <w:sz w:val="32"/>
    </w:rPr>
  </w:style>
  <w:style w:type="paragraph" w:styleId="Heading3">
    <w:name w:val="heading 3"/>
    <w:basedOn w:val="Heading2"/>
    <w:next w:val="Normal"/>
    <w:qFormat/>
    <w:rsid w:val="008669DC"/>
    <w:pPr>
      <w:spacing w:before="120"/>
      <w:outlineLvl w:val="2"/>
    </w:pPr>
    <w:rPr>
      <w:sz w:val="28"/>
    </w:rPr>
  </w:style>
  <w:style w:type="paragraph" w:styleId="Heading4">
    <w:name w:val="heading 4"/>
    <w:basedOn w:val="Heading3"/>
    <w:next w:val="Normal"/>
    <w:link w:val="Heading4Char"/>
    <w:qFormat/>
    <w:rsid w:val="008669DC"/>
    <w:pPr>
      <w:ind w:left="1418" w:hanging="1418"/>
      <w:outlineLvl w:val="3"/>
    </w:pPr>
    <w:rPr>
      <w:sz w:val="24"/>
    </w:rPr>
  </w:style>
  <w:style w:type="paragraph" w:styleId="Heading5">
    <w:name w:val="heading 5"/>
    <w:basedOn w:val="Heading4"/>
    <w:next w:val="Normal"/>
    <w:qFormat/>
    <w:rsid w:val="008669DC"/>
    <w:pPr>
      <w:ind w:left="1701" w:hanging="1701"/>
      <w:outlineLvl w:val="4"/>
    </w:pPr>
    <w:rPr>
      <w:sz w:val="22"/>
    </w:rPr>
  </w:style>
  <w:style w:type="paragraph" w:styleId="Heading6">
    <w:name w:val="heading 6"/>
    <w:basedOn w:val="H6"/>
    <w:next w:val="Normal"/>
    <w:qFormat/>
    <w:rsid w:val="008669DC"/>
    <w:pPr>
      <w:outlineLvl w:val="5"/>
    </w:pPr>
  </w:style>
  <w:style w:type="paragraph" w:styleId="Heading7">
    <w:name w:val="heading 7"/>
    <w:basedOn w:val="H6"/>
    <w:next w:val="Normal"/>
    <w:qFormat/>
    <w:rsid w:val="008669DC"/>
    <w:pPr>
      <w:outlineLvl w:val="6"/>
    </w:pPr>
  </w:style>
  <w:style w:type="paragraph" w:styleId="Heading8">
    <w:name w:val="heading 8"/>
    <w:basedOn w:val="Heading1"/>
    <w:next w:val="Normal"/>
    <w:qFormat/>
    <w:rsid w:val="008669DC"/>
    <w:pPr>
      <w:ind w:left="0" w:firstLine="0"/>
      <w:outlineLvl w:val="7"/>
    </w:pPr>
  </w:style>
  <w:style w:type="paragraph" w:styleId="Heading9">
    <w:name w:val="heading 9"/>
    <w:basedOn w:val="Heading8"/>
    <w:next w:val="Normal"/>
    <w:qFormat/>
    <w:rsid w:val="008669DC"/>
    <w:pPr>
      <w:outlineLvl w:val="8"/>
    </w:pPr>
  </w:style>
  <w:style w:type="character" w:default="1" w:styleId="DefaultParagraphFont">
    <w:name w:val="Default Paragraph Font"/>
    <w:semiHidden/>
    <w:rsid w:val="008669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9DC"/>
  </w:style>
  <w:style w:type="paragraph" w:styleId="TOC8">
    <w:name w:val="toc 8"/>
    <w:basedOn w:val="TOC1"/>
    <w:semiHidden/>
    <w:rsid w:val="008669DC"/>
    <w:pPr>
      <w:spacing w:before="180"/>
      <w:ind w:left="2693" w:hanging="2693"/>
    </w:pPr>
    <w:rPr>
      <w:b/>
    </w:rPr>
  </w:style>
  <w:style w:type="paragraph" w:styleId="TOC1">
    <w:name w:val="toc 1"/>
    <w:semiHidden/>
    <w:rsid w:val="008669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669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8669DC"/>
    <w:pPr>
      <w:ind w:left="1701" w:hanging="1701"/>
    </w:pPr>
  </w:style>
  <w:style w:type="paragraph" w:styleId="TOC4">
    <w:name w:val="toc 4"/>
    <w:basedOn w:val="TOC3"/>
    <w:semiHidden/>
    <w:rsid w:val="008669DC"/>
    <w:pPr>
      <w:ind w:left="1418" w:hanging="1418"/>
    </w:pPr>
  </w:style>
  <w:style w:type="paragraph" w:styleId="TOC3">
    <w:name w:val="toc 3"/>
    <w:basedOn w:val="TOC2"/>
    <w:semiHidden/>
    <w:rsid w:val="008669DC"/>
    <w:pPr>
      <w:ind w:left="1134" w:hanging="1134"/>
    </w:pPr>
  </w:style>
  <w:style w:type="paragraph" w:styleId="TOC2">
    <w:name w:val="toc 2"/>
    <w:basedOn w:val="TOC1"/>
    <w:semiHidden/>
    <w:rsid w:val="008669DC"/>
    <w:pPr>
      <w:keepNext w:val="0"/>
      <w:spacing w:before="0"/>
      <w:ind w:left="851" w:hanging="851"/>
    </w:pPr>
    <w:rPr>
      <w:sz w:val="20"/>
    </w:rPr>
  </w:style>
  <w:style w:type="paragraph" w:styleId="Index2">
    <w:name w:val="index 2"/>
    <w:basedOn w:val="Index1"/>
    <w:semiHidden/>
    <w:rsid w:val="008669DC"/>
    <w:pPr>
      <w:ind w:left="284"/>
    </w:pPr>
  </w:style>
  <w:style w:type="paragraph" w:styleId="Index1">
    <w:name w:val="index 1"/>
    <w:basedOn w:val="Normal"/>
    <w:semiHidden/>
    <w:rsid w:val="008669DC"/>
    <w:pPr>
      <w:keepLines/>
      <w:spacing w:after="0"/>
    </w:pPr>
  </w:style>
  <w:style w:type="paragraph" w:customStyle="1" w:styleId="ZH">
    <w:name w:val="ZH"/>
    <w:rsid w:val="008669D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669DC"/>
    <w:pPr>
      <w:outlineLvl w:val="9"/>
    </w:pPr>
  </w:style>
  <w:style w:type="paragraph" w:styleId="ListNumber2">
    <w:name w:val="List Number 2"/>
    <w:basedOn w:val="ListNumber"/>
    <w:semiHidden/>
    <w:rsid w:val="008669DC"/>
    <w:pPr>
      <w:ind w:left="851"/>
    </w:pPr>
  </w:style>
  <w:style w:type="paragraph" w:styleId="Header">
    <w:name w:val="header"/>
    <w:semiHidden/>
    <w:rsid w:val="008669D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8669DC"/>
    <w:rPr>
      <w:b/>
      <w:position w:val="6"/>
      <w:sz w:val="16"/>
    </w:rPr>
  </w:style>
  <w:style w:type="paragraph" w:styleId="FootnoteText">
    <w:name w:val="footnote text"/>
    <w:basedOn w:val="Normal"/>
    <w:semiHidden/>
    <w:rsid w:val="008669DC"/>
    <w:pPr>
      <w:keepLines/>
      <w:spacing w:after="0"/>
      <w:ind w:left="454" w:hanging="454"/>
    </w:pPr>
    <w:rPr>
      <w:sz w:val="16"/>
    </w:rPr>
  </w:style>
  <w:style w:type="paragraph" w:customStyle="1" w:styleId="TAH">
    <w:name w:val="TAH"/>
    <w:basedOn w:val="TAC"/>
    <w:rsid w:val="008669DC"/>
    <w:rPr>
      <w:b/>
    </w:rPr>
  </w:style>
  <w:style w:type="paragraph" w:customStyle="1" w:styleId="TAC">
    <w:name w:val="TAC"/>
    <w:basedOn w:val="TAL"/>
    <w:rsid w:val="008669DC"/>
    <w:pPr>
      <w:jc w:val="center"/>
    </w:pPr>
  </w:style>
  <w:style w:type="paragraph" w:customStyle="1" w:styleId="TF">
    <w:name w:val="TF"/>
    <w:basedOn w:val="TH"/>
    <w:rsid w:val="008669DC"/>
    <w:pPr>
      <w:keepNext w:val="0"/>
      <w:spacing w:before="0" w:after="240"/>
    </w:pPr>
  </w:style>
  <w:style w:type="paragraph" w:customStyle="1" w:styleId="NO">
    <w:name w:val="NO"/>
    <w:basedOn w:val="Normal"/>
    <w:rsid w:val="008669DC"/>
    <w:pPr>
      <w:keepLines/>
      <w:ind w:left="1135" w:hanging="851"/>
    </w:pPr>
  </w:style>
  <w:style w:type="paragraph" w:styleId="TOC9">
    <w:name w:val="toc 9"/>
    <w:basedOn w:val="TOC8"/>
    <w:semiHidden/>
    <w:rsid w:val="008669DC"/>
    <w:pPr>
      <w:ind w:left="1418" w:hanging="1418"/>
    </w:pPr>
  </w:style>
  <w:style w:type="paragraph" w:customStyle="1" w:styleId="EX">
    <w:name w:val="EX"/>
    <w:basedOn w:val="Normal"/>
    <w:rsid w:val="008669DC"/>
    <w:pPr>
      <w:keepLines/>
      <w:ind w:left="1702" w:hanging="1418"/>
    </w:pPr>
  </w:style>
  <w:style w:type="paragraph" w:customStyle="1" w:styleId="FP">
    <w:name w:val="FP"/>
    <w:basedOn w:val="Normal"/>
    <w:rsid w:val="008669DC"/>
    <w:pPr>
      <w:spacing w:after="0"/>
    </w:pPr>
  </w:style>
  <w:style w:type="paragraph" w:customStyle="1" w:styleId="LD">
    <w:name w:val="LD"/>
    <w:rsid w:val="008669D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669DC"/>
    <w:pPr>
      <w:spacing w:after="0"/>
    </w:pPr>
  </w:style>
  <w:style w:type="paragraph" w:customStyle="1" w:styleId="EW">
    <w:name w:val="EW"/>
    <w:basedOn w:val="EX"/>
    <w:rsid w:val="008669DC"/>
    <w:pPr>
      <w:spacing w:after="0"/>
    </w:pPr>
  </w:style>
  <w:style w:type="paragraph" w:styleId="TOC6">
    <w:name w:val="toc 6"/>
    <w:basedOn w:val="TOC5"/>
    <w:next w:val="Normal"/>
    <w:semiHidden/>
    <w:rsid w:val="008669DC"/>
    <w:pPr>
      <w:ind w:left="1985" w:hanging="1985"/>
    </w:pPr>
  </w:style>
  <w:style w:type="paragraph" w:styleId="TOC7">
    <w:name w:val="toc 7"/>
    <w:basedOn w:val="TOC6"/>
    <w:next w:val="Normal"/>
    <w:semiHidden/>
    <w:rsid w:val="008669DC"/>
    <w:pPr>
      <w:ind w:left="2268" w:hanging="2268"/>
    </w:pPr>
  </w:style>
  <w:style w:type="paragraph" w:styleId="ListBullet2">
    <w:name w:val="List Bullet 2"/>
    <w:basedOn w:val="ListBullet"/>
    <w:semiHidden/>
    <w:rsid w:val="008669DC"/>
    <w:pPr>
      <w:ind w:left="851"/>
    </w:pPr>
  </w:style>
  <w:style w:type="paragraph" w:styleId="ListBullet3">
    <w:name w:val="List Bullet 3"/>
    <w:basedOn w:val="ListBullet2"/>
    <w:semiHidden/>
    <w:rsid w:val="008669DC"/>
    <w:pPr>
      <w:ind w:left="1135"/>
    </w:pPr>
  </w:style>
  <w:style w:type="paragraph" w:styleId="ListNumber">
    <w:name w:val="List Number"/>
    <w:basedOn w:val="List"/>
    <w:semiHidden/>
    <w:rsid w:val="008669DC"/>
  </w:style>
  <w:style w:type="paragraph" w:customStyle="1" w:styleId="EQ">
    <w:name w:val="EQ"/>
    <w:basedOn w:val="Normal"/>
    <w:next w:val="Normal"/>
    <w:rsid w:val="008669DC"/>
    <w:pPr>
      <w:keepLines/>
      <w:tabs>
        <w:tab w:val="center" w:pos="4536"/>
        <w:tab w:val="right" w:pos="9072"/>
      </w:tabs>
    </w:pPr>
    <w:rPr>
      <w:noProof/>
    </w:rPr>
  </w:style>
  <w:style w:type="paragraph" w:customStyle="1" w:styleId="TH">
    <w:name w:val="TH"/>
    <w:basedOn w:val="Normal"/>
    <w:rsid w:val="008669DC"/>
    <w:pPr>
      <w:keepNext/>
      <w:keepLines/>
      <w:spacing w:before="60"/>
      <w:jc w:val="center"/>
    </w:pPr>
    <w:rPr>
      <w:rFonts w:ascii="Arial" w:hAnsi="Arial"/>
      <w:b/>
    </w:rPr>
  </w:style>
  <w:style w:type="paragraph" w:customStyle="1" w:styleId="NF">
    <w:name w:val="NF"/>
    <w:basedOn w:val="NO"/>
    <w:rsid w:val="008669DC"/>
    <w:pPr>
      <w:keepNext/>
      <w:spacing w:after="0"/>
    </w:pPr>
    <w:rPr>
      <w:rFonts w:ascii="Arial" w:hAnsi="Arial"/>
      <w:sz w:val="18"/>
    </w:rPr>
  </w:style>
  <w:style w:type="paragraph" w:customStyle="1" w:styleId="PL">
    <w:name w:val="PL"/>
    <w:rsid w:val="00866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669DC"/>
    <w:pPr>
      <w:jc w:val="right"/>
    </w:pPr>
  </w:style>
  <w:style w:type="paragraph" w:customStyle="1" w:styleId="H6">
    <w:name w:val="H6"/>
    <w:basedOn w:val="Heading5"/>
    <w:next w:val="Normal"/>
    <w:rsid w:val="008669DC"/>
    <w:pPr>
      <w:ind w:left="1985" w:hanging="1985"/>
      <w:outlineLvl w:val="9"/>
    </w:pPr>
    <w:rPr>
      <w:sz w:val="20"/>
    </w:rPr>
  </w:style>
  <w:style w:type="paragraph" w:customStyle="1" w:styleId="TAN">
    <w:name w:val="TAN"/>
    <w:basedOn w:val="TAL"/>
    <w:rsid w:val="008669DC"/>
    <w:pPr>
      <w:ind w:left="851" w:hanging="851"/>
    </w:pPr>
  </w:style>
  <w:style w:type="paragraph" w:customStyle="1" w:styleId="TAL">
    <w:name w:val="TAL"/>
    <w:basedOn w:val="Normal"/>
    <w:rsid w:val="008669DC"/>
    <w:pPr>
      <w:keepNext/>
      <w:keepLines/>
      <w:spacing w:after="0"/>
    </w:pPr>
    <w:rPr>
      <w:rFonts w:ascii="Arial" w:hAnsi="Arial"/>
      <w:sz w:val="18"/>
    </w:rPr>
  </w:style>
  <w:style w:type="paragraph" w:customStyle="1" w:styleId="ZA">
    <w:name w:val="ZA"/>
    <w:rsid w:val="008669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669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669D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669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669DC"/>
    <w:pPr>
      <w:framePr w:wrap="notBeside" w:y="16161"/>
    </w:pPr>
  </w:style>
  <w:style w:type="character" w:customStyle="1" w:styleId="ZGSM">
    <w:name w:val="ZGSM"/>
    <w:rsid w:val="008669DC"/>
  </w:style>
  <w:style w:type="paragraph" w:styleId="List2">
    <w:name w:val="List 2"/>
    <w:basedOn w:val="List"/>
    <w:semiHidden/>
    <w:rsid w:val="008669DC"/>
    <w:pPr>
      <w:ind w:left="851"/>
    </w:pPr>
  </w:style>
  <w:style w:type="paragraph" w:customStyle="1" w:styleId="ZG">
    <w:name w:val="ZG"/>
    <w:rsid w:val="008669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8669DC"/>
    <w:pPr>
      <w:ind w:left="1135"/>
    </w:pPr>
  </w:style>
  <w:style w:type="paragraph" w:styleId="List4">
    <w:name w:val="List 4"/>
    <w:basedOn w:val="List3"/>
    <w:semiHidden/>
    <w:rsid w:val="008669DC"/>
    <w:pPr>
      <w:ind w:left="1418"/>
    </w:pPr>
  </w:style>
  <w:style w:type="paragraph" w:styleId="List5">
    <w:name w:val="List 5"/>
    <w:basedOn w:val="List4"/>
    <w:semiHidden/>
    <w:rsid w:val="008669DC"/>
    <w:pPr>
      <w:ind w:left="1702"/>
    </w:pPr>
  </w:style>
  <w:style w:type="paragraph" w:customStyle="1" w:styleId="EditorsNote">
    <w:name w:val="Editor's Note"/>
    <w:basedOn w:val="NO"/>
    <w:rsid w:val="008669DC"/>
    <w:rPr>
      <w:color w:val="FF0000"/>
    </w:rPr>
  </w:style>
  <w:style w:type="paragraph" w:styleId="List">
    <w:name w:val="List"/>
    <w:basedOn w:val="Normal"/>
    <w:semiHidden/>
    <w:rsid w:val="008669DC"/>
    <w:pPr>
      <w:ind w:left="568" w:hanging="284"/>
    </w:pPr>
  </w:style>
  <w:style w:type="paragraph" w:styleId="ListBullet">
    <w:name w:val="List Bullet"/>
    <w:basedOn w:val="List"/>
    <w:semiHidden/>
    <w:rsid w:val="008669DC"/>
  </w:style>
  <w:style w:type="paragraph" w:styleId="ListBullet4">
    <w:name w:val="List Bullet 4"/>
    <w:basedOn w:val="ListBullet3"/>
    <w:semiHidden/>
    <w:rsid w:val="008669DC"/>
    <w:pPr>
      <w:ind w:left="1418"/>
    </w:pPr>
  </w:style>
  <w:style w:type="paragraph" w:styleId="ListBullet5">
    <w:name w:val="List Bullet 5"/>
    <w:basedOn w:val="ListBullet4"/>
    <w:semiHidden/>
    <w:rsid w:val="008669DC"/>
    <w:pPr>
      <w:ind w:left="1702"/>
    </w:pPr>
  </w:style>
  <w:style w:type="paragraph" w:customStyle="1" w:styleId="B1">
    <w:name w:val="B1"/>
    <w:basedOn w:val="List"/>
    <w:rsid w:val="008669DC"/>
  </w:style>
  <w:style w:type="paragraph" w:customStyle="1" w:styleId="B2">
    <w:name w:val="B2"/>
    <w:basedOn w:val="List2"/>
    <w:rsid w:val="008669DC"/>
  </w:style>
  <w:style w:type="paragraph" w:customStyle="1" w:styleId="B3">
    <w:name w:val="B3"/>
    <w:basedOn w:val="List3"/>
    <w:rsid w:val="008669DC"/>
  </w:style>
  <w:style w:type="paragraph" w:customStyle="1" w:styleId="B4">
    <w:name w:val="B4"/>
    <w:basedOn w:val="List4"/>
    <w:rsid w:val="008669DC"/>
  </w:style>
  <w:style w:type="paragraph" w:customStyle="1" w:styleId="B5">
    <w:name w:val="B5"/>
    <w:basedOn w:val="List5"/>
    <w:rsid w:val="008669DC"/>
  </w:style>
  <w:style w:type="paragraph" w:styleId="Footer">
    <w:name w:val="footer"/>
    <w:basedOn w:val="Header"/>
    <w:semiHidden/>
    <w:rsid w:val="008669DC"/>
    <w:pPr>
      <w:jc w:val="center"/>
    </w:pPr>
    <w:rPr>
      <w:i/>
    </w:rPr>
  </w:style>
  <w:style w:type="paragraph" w:customStyle="1" w:styleId="ZTD">
    <w:name w:val="ZTD"/>
    <w:basedOn w:val="ZB"/>
    <w:rsid w:val="008669DC"/>
    <w:pPr>
      <w:framePr w:hRule="auto" w:wrap="notBeside" w:y="852"/>
    </w:pPr>
    <w:rPr>
      <w:i w:val="0"/>
      <w:sz w:val="40"/>
    </w:rPr>
  </w:style>
  <w:style w:type="character" w:customStyle="1" w:styleId="Heading4Char">
    <w:name w:val="Heading 4 Char"/>
    <w:link w:val="Heading4"/>
    <w:qFormat/>
    <w:rsid w:val="003C45F2"/>
    <w:rPr>
      <w:rFonts w:ascii="Arial" w:hAnsi="Arial"/>
      <w:sz w:val="24"/>
      <w:lang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3C45F2"/>
    <w:pPr>
      <w:ind w:firstLineChars="200" w:firstLine="420"/>
    </w:pPr>
    <w:rPr>
      <w:lang w:eastAsia="en-GB"/>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C45F2"/>
    <w:rPr>
      <w:rFonts w:ascii="Times New Roman" w:hAnsi="Times New Roman"/>
    </w:rPr>
  </w:style>
  <w:style w:type="paragraph" w:styleId="Revision">
    <w:name w:val="Revision"/>
    <w:hidden/>
    <w:uiPriority w:val="99"/>
    <w:semiHidden/>
    <w:rsid w:val="00775260"/>
    <w:rPr>
      <w:rFonts w:ascii="Times New Roman" w:hAnsi="Times New Roman"/>
      <w:lang w:eastAsia="en-US"/>
    </w:rPr>
  </w:style>
  <w:style w:type="table" w:styleId="TableGrid">
    <w:name w:val="Table Grid"/>
    <w:basedOn w:val="TableNormal"/>
    <w:uiPriority w:val="59"/>
    <w:rsid w:val="00131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1319D0"/>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qFormat/>
    <w:rsid w:val="001319D0"/>
    <w:rPr>
      <w:rFonts w:ascii="Times New Roman" w:eastAsia="SimSun" w:hAnsi="Times New Roman"/>
      <w:lang w:eastAsia="en-US"/>
    </w:rPr>
  </w:style>
  <w:style w:type="character" w:styleId="CommentReference">
    <w:name w:val="annotation reference"/>
    <w:semiHidden/>
    <w:qFormat/>
    <w:rsid w:val="001319D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523174">
      <w:bodyDiv w:val="1"/>
      <w:marLeft w:val="0"/>
      <w:marRight w:val="0"/>
      <w:marTop w:val="0"/>
      <w:marBottom w:val="0"/>
      <w:divBdr>
        <w:top w:val="none" w:sz="0" w:space="0" w:color="auto"/>
        <w:left w:val="none" w:sz="0" w:space="0" w:color="auto"/>
        <w:bottom w:val="none" w:sz="0" w:space="0" w:color="auto"/>
        <w:right w:val="none" w:sz="0" w:space="0" w:color="auto"/>
      </w:divBdr>
    </w:div>
    <w:div w:id="539517548">
      <w:bodyDiv w:val="1"/>
      <w:marLeft w:val="0"/>
      <w:marRight w:val="0"/>
      <w:marTop w:val="0"/>
      <w:marBottom w:val="0"/>
      <w:divBdr>
        <w:top w:val="none" w:sz="0" w:space="0" w:color="auto"/>
        <w:left w:val="none" w:sz="0" w:space="0" w:color="auto"/>
        <w:bottom w:val="none" w:sz="0" w:space="0" w:color="auto"/>
        <w:right w:val="none" w:sz="0" w:space="0" w:color="auto"/>
      </w:divBdr>
    </w:div>
    <w:div w:id="747534873">
      <w:bodyDiv w:val="1"/>
      <w:marLeft w:val="0"/>
      <w:marRight w:val="0"/>
      <w:marTop w:val="0"/>
      <w:marBottom w:val="0"/>
      <w:divBdr>
        <w:top w:val="none" w:sz="0" w:space="0" w:color="auto"/>
        <w:left w:val="none" w:sz="0" w:space="0" w:color="auto"/>
        <w:bottom w:val="none" w:sz="0" w:space="0" w:color="auto"/>
        <w:right w:val="none" w:sz="0" w:space="0" w:color="auto"/>
      </w:divBdr>
    </w:div>
    <w:div w:id="775710666">
      <w:bodyDiv w:val="1"/>
      <w:marLeft w:val="0"/>
      <w:marRight w:val="0"/>
      <w:marTop w:val="0"/>
      <w:marBottom w:val="0"/>
      <w:divBdr>
        <w:top w:val="none" w:sz="0" w:space="0" w:color="auto"/>
        <w:left w:val="none" w:sz="0" w:space="0" w:color="auto"/>
        <w:bottom w:val="none" w:sz="0" w:space="0" w:color="auto"/>
        <w:right w:val="none" w:sz="0" w:space="0" w:color="auto"/>
      </w:divBdr>
    </w:div>
    <w:div w:id="1018656880">
      <w:bodyDiv w:val="1"/>
      <w:marLeft w:val="0"/>
      <w:marRight w:val="0"/>
      <w:marTop w:val="0"/>
      <w:marBottom w:val="0"/>
      <w:divBdr>
        <w:top w:val="none" w:sz="0" w:space="0" w:color="auto"/>
        <w:left w:val="none" w:sz="0" w:space="0" w:color="auto"/>
        <w:bottom w:val="none" w:sz="0" w:space="0" w:color="auto"/>
        <w:right w:val="none" w:sz="0" w:space="0" w:color="auto"/>
      </w:divBdr>
    </w:div>
    <w:div w:id="1542744698">
      <w:bodyDiv w:val="1"/>
      <w:marLeft w:val="0"/>
      <w:marRight w:val="0"/>
      <w:marTop w:val="0"/>
      <w:marBottom w:val="0"/>
      <w:divBdr>
        <w:top w:val="none" w:sz="0" w:space="0" w:color="auto"/>
        <w:left w:val="none" w:sz="0" w:space="0" w:color="auto"/>
        <w:bottom w:val="none" w:sz="0" w:space="0" w:color="auto"/>
        <w:right w:val="none" w:sz="0" w:space="0" w:color="auto"/>
      </w:divBdr>
    </w:div>
    <w:div w:id="1598630847">
      <w:bodyDiv w:val="1"/>
      <w:marLeft w:val="0"/>
      <w:marRight w:val="0"/>
      <w:marTop w:val="0"/>
      <w:marBottom w:val="0"/>
      <w:divBdr>
        <w:top w:val="none" w:sz="0" w:space="0" w:color="auto"/>
        <w:left w:val="none" w:sz="0" w:space="0" w:color="auto"/>
        <w:bottom w:val="none" w:sz="0" w:space="0" w:color="auto"/>
        <w:right w:val="none" w:sz="0" w:space="0" w:color="auto"/>
      </w:divBdr>
    </w:div>
    <w:div w:id="1857035645">
      <w:bodyDiv w:val="1"/>
      <w:marLeft w:val="0"/>
      <w:marRight w:val="0"/>
      <w:marTop w:val="0"/>
      <w:marBottom w:val="0"/>
      <w:divBdr>
        <w:top w:val="none" w:sz="0" w:space="0" w:color="auto"/>
        <w:left w:val="none" w:sz="0" w:space="0" w:color="auto"/>
        <w:bottom w:val="none" w:sz="0" w:space="0" w:color="auto"/>
        <w:right w:val="none" w:sz="0" w:space="0" w:color="auto"/>
      </w:divBdr>
    </w:div>
    <w:div w:id="21064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RBI5PAMIO524-1616901215-52094</_dlc_DocId>
    <_dlc_DocIdUrl xmlns="71c5aaf6-e6ce-465b-b873-5148d2a4c105">
      <Url>https://nokia.sharepoint.com/sites/gxp/_layouts/15/DocIdRedir.aspx?ID=RBI5PAMIO524-1616901215-52094</Url>
      <Description>RBI5PAMIO524-1616901215-52094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2DAF0-69E2-476F-9D67-6F5AA75944DE}">
  <ds:schemaRefs>
    <ds:schemaRef ds:uri="Microsoft.SharePoint.Taxonomy.ContentTypeSync"/>
  </ds:schemaRefs>
</ds:datastoreItem>
</file>

<file path=customXml/itemProps2.xml><?xml version="1.0" encoding="utf-8"?>
<ds:datastoreItem xmlns:ds="http://schemas.openxmlformats.org/officeDocument/2006/customXml" ds:itemID="{69067612-466A-4A46-909C-4C266B03D0F8}">
  <ds:schemaRefs>
    <ds:schemaRef ds:uri="71c5aaf6-e6ce-465b-b873-5148d2a4c105"/>
    <ds:schemaRef ds:uri="7275bb01-7583-478d-bc14-e839a2dd598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3f2ce089-3858-4176-9a21-a30f9204848e"/>
    <ds:schemaRef ds:uri="http://www.w3.org/XML/1998/namespace"/>
    <ds:schemaRef ds:uri="http://purl.org/dc/dcmitype/"/>
  </ds:schemaRefs>
</ds:datastoreItem>
</file>

<file path=customXml/itemProps3.xml><?xml version="1.0" encoding="utf-8"?>
<ds:datastoreItem xmlns:ds="http://schemas.openxmlformats.org/officeDocument/2006/customXml" ds:itemID="{427514A5-C9A5-4683-BE04-82C1EB10139F}">
  <ds:schemaRefs>
    <ds:schemaRef ds:uri="http://schemas.microsoft.com/sharepoint/v3/contenttype/forms"/>
  </ds:schemaRefs>
</ds:datastoreItem>
</file>

<file path=customXml/itemProps4.xml><?xml version="1.0" encoding="utf-8"?>
<ds:datastoreItem xmlns:ds="http://schemas.openxmlformats.org/officeDocument/2006/customXml" ds:itemID="{6DA392D2-1DD8-4302-8A16-628707DED1DA}">
  <ds:schemaRefs>
    <ds:schemaRef ds:uri="http://schemas.microsoft.com/sharepoint/events"/>
  </ds:schemaRefs>
</ds:datastoreItem>
</file>

<file path=customXml/itemProps5.xml><?xml version="1.0" encoding="utf-8"?>
<ds:datastoreItem xmlns:ds="http://schemas.openxmlformats.org/officeDocument/2006/customXml" ds:itemID="{E04BBEF0-0CF0-48A9-8B5D-FBDB9FDA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1454</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3</cp:revision>
  <cp:lastPrinted>1900-01-01T17:00:00Z</cp:lastPrinted>
  <dcterms:created xsi:type="dcterms:W3CDTF">2025-08-15T09:28:00Z</dcterms:created>
  <dcterms:modified xsi:type="dcterms:W3CDTF">2025-08-15T09:31:00Z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c2aa2c1e-f29a-4bde-aabf-0907ac87844b</vt:lpwstr>
  </property>
  <property fmtid="{D5CDD505-2E9C-101B-9397-08002B2CF9AE}" pid="4" name="MediaServiceImageTags">
    <vt:lpwstr/>
  </property>
</Properties>
</file>